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1E3BD8AC"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D36175">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B46769">
        <w:rPr>
          <w:rFonts w:ascii="Arial" w:hAnsi="Arial" w:cs="Arial"/>
          <w:b/>
          <w:sz w:val="24"/>
          <w:szCs w:val="24"/>
        </w:rPr>
        <w:t>10132</w:t>
      </w:r>
    </w:p>
    <w:p w14:paraId="43B7F879" w14:textId="6FCD5E91" w:rsidR="00D1303E" w:rsidRPr="00FD021C" w:rsidRDefault="00D36175" w:rsidP="00D1303E">
      <w:pPr>
        <w:tabs>
          <w:tab w:val="right" w:pos="9630"/>
        </w:tabs>
        <w:spacing w:after="0"/>
        <w:jc w:val="both"/>
        <w:rPr>
          <w:rFonts w:ascii="Arial" w:hAnsi="Arial" w:cs="Arial"/>
          <w:b/>
          <w:sz w:val="24"/>
          <w:szCs w:val="24"/>
        </w:rPr>
      </w:pPr>
      <w:r>
        <w:rPr>
          <w:rFonts w:ascii="Arial" w:hAnsi="Arial" w:cs="Arial"/>
          <w:b/>
          <w:sz w:val="24"/>
          <w:szCs w:val="24"/>
        </w:rPr>
        <w:t>10</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October</w:t>
      </w:r>
      <w:r w:rsidR="00CA6BDF">
        <w:rPr>
          <w:rFonts w:ascii="Arial" w:hAnsi="Arial" w:cs="Arial"/>
          <w:b/>
          <w:sz w:val="24"/>
          <w:szCs w:val="24"/>
        </w:rPr>
        <w:t xml:space="preserve"> 2016</w:t>
      </w:r>
    </w:p>
    <w:p w14:paraId="43B7F87A" w14:textId="15840554" w:rsidR="00D1303E" w:rsidRPr="00FD021C" w:rsidRDefault="00D36175"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43B7F87B" w14:textId="77777777" w:rsidR="0068226B" w:rsidRPr="000A64D8" w:rsidRDefault="0068226B" w:rsidP="00480B03">
      <w:pPr>
        <w:pStyle w:val="Footer"/>
        <w:jc w:val="both"/>
        <w:rPr>
          <w:noProof w:val="0"/>
        </w:rPr>
      </w:pPr>
    </w:p>
    <w:p w14:paraId="43B7F87C" w14:textId="139A3F3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147679">
        <w:rPr>
          <w:rFonts w:ascii="Arial" w:hAnsi="Arial"/>
          <w:sz w:val="24"/>
        </w:rPr>
        <w:t>3</w:t>
      </w:r>
      <w:r w:rsidR="003711C5">
        <w:rPr>
          <w:rFonts w:ascii="Arial" w:hAnsi="Arial"/>
          <w:sz w:val="24"/>
        </w:rPr>
        <w:t>.</w:t>
      </w:r>
      <w:r w:rsidR="005729A6">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217615B"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46769">
        <w:rPr>
          <w:rFonts w:ascii="Arial" w:hAnsi="Arial"/>
          <w:sz w:val="24"/>
        </w:rPr>
        <w:t>Advanced Frame Structure</w:t>
      </w:r>
      <w:bookmarkStart w:id="1" w:name="_GoBack"/>
      <w:bookmarkEnd w:id="1"/>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F0894DC" w14:textId="6EF65373" w:rsidR="007545E6" w:rsidRDefault="007545E6" w:rsidP="004503F9">
      <w:pPr>
        <w:jc w:val="both"/>
        <w:rPr>
          <w:szCs w:val="22"/>
        </w:rPr>
      </w:pPr>
      <w:r>
        <w:rPr>
          <w:szCs w:val="22"/>
        </w:rPr>
        <w:t xml:space="preserve">In RAN1 #84b, it was agreed that NR should </w:t>
      </w:r>
    </w:p>
    <w:p w14:paraId="373DB78E" w14:textId="77777777" w:rsidR="007545E6" w:rsidRPr="002C7169" w:rsidRDefault="007545E6" w:rsidP="007545E6">
      <w:pPr>
        <w:numPr>
          <w:ilvl w:val="0"/>
          <w:numId w:val="20"/>
        </w:numPr>
        <w:overflowPunct/>
        <w:autoSpaceDE/>
        <w:autoSpaceDN/>
        <w:adjustRightInd/>
        <w:spacing w:after="0"/>
        <w:textAlignment w:val="auto"/>
      </w:pPr>
      <w:r>
        <w:t>Study f</w:t>
      </w:r>
      <w:r w:rsidRPr="002C7169">
        <w:t>rame structure(s)</w:t>
      </w:r>
      <w:r>
        <w:t xml:space="preserve"> supporting at least </w:t>
      </w:r>
    </w:p>
    <w:p w14:paraId="55B781F9" w14:textId="77777777" w:rsidR="007545E6" w:rsidRDefault="007545E6" w:rsidP="007545E6">
      <w:pPr>
        <w:numPr>
          <w:ilvl w:val="1"/>
          <w:numId w:val="20"/>
        </w:numPr>
        <w:overflowPunct/>
        <w:autoSpaceDE/>
        <w:autoSpaceDN/>
        <w:adjustRightInd/>
        <w:spacing w:after="0"/>
        <w:textAlignment w:val="auto"/>
      </w:pPr>
      <w:r w:rsidRPr="002C7169">
        <w:t>FDD duplex arrangement</w:t>
      </w:r>
    </w:p>
    <w:p w14:paraId="7C0220EB" w14:textId="77777777" w:rsidR="007545E6" w:rsidRDefault="007545E6" w:rsidP="007545E6">
      <w:pPr>
        <w:numPr>
          <w:ilvl w:val="1"/>
          <w:numId w:val="20"/>
        </w:numPr>
        <w:overflowPunct/>
        <w:autoSpaceDE/>
        <w:autoSpaceDN/>
        <w:adjustRightInd/>
        <w:spacing w:after="0"/>
        <w:textAlignment w:val="auto"/>
      </w:pPr>
      <w:r>
        <w:t>TDD</w:t>
      </w:r>
      <w:r w:rsidRPr="002C7169">
        <w:t xml:space="preserve"> duplex arrangement</w:t>
      </w:r>
    </w:p>
    <w:p w14:paraId="78B5D40C" w14:textId="77777777" w:rsidR="007545E6" w:rsidRDefault="007545E6" w:rsidP="007545E6">
      <w:pPr>
        <w:numPr>
          <w:ilvl w:val="1"/>
          <w:numId w:val="20"/>
        </w:numPr>
        <w:overflowPunct/>
        <w:autoSpaceDE/>
        <w:autoSpaceDN/>
        <w:adjustRightInd/>
        <w:spacing w:after="0"/>
        <w:textAlignment w:val="auto"/>
      </w:pPr>
      <w:r w:rsidRPr="002C7169">
        <w:t>Downlink</w:t>
      </w:r>
      <w:r>
        <w:t xml:space="preserve"> transmission</w:t>
      </w:r>
    </w:p>
    <w:p w14:paraId="7294DA26" w14:textId="77777777" w:rsidR="007545E6" w:rsidRDefault="007545E6" w:rsidP="007545E6">
      <w:pPr>
        <w:numPr>
          <w:ilvl w:val="1"/>
          <w:numId w:val="20"/>
        </w:numPr>
        <w:overflowPunct/>
        <w:autoSpaceDE/>
        <w:autoSpaceDN/>
        <w:adjustRightInd/>
        <w:spacing w:after="0"/>
        <w:textAlignment w:val="auto"/>
      </w:pPr>
      <w:r>
        <w:t>U</w:t>
      </w:r>
      <w:r w:rsidRPr="002C7169">
        <w:t>plink</w:t>
      </w:r>
      <w:r>
        <w:t xml:space="preserve"> transmission</w:t>
      </w:r>
    </w:p>
    <w:p w14:paraId="5381E581" w14:textId="77777777" w:rsidR="007545E6" w:rsidRPr="002C7169" w:rsidRDefault="007545E6" w:rsidP="007545E6">
      <w:pPr>
        <w:numPr>
          <w:ilvl w:val="1"/>
          <w:numId w:val="20"/>
        </w:numPr>
        <w:overflowPunct/>
        <w:autoSpaceDE/>
        <w:autoSpaceDN/>
        <w:adjustRightInd/>
        <w:spacing w:after="0"/>
        <w:textAlignment w:val="auto"/>
      </w:pPr>
      <w:r>
        <w:t>Sidelink transmission</w:t>
      </w:r>
    </w:p>
    <w:p w14:paraId="394E6FE3" w14:textId="77777777" w:rsidR="007545E6" w:rsidRDefault="007545E6" w:rsidP="007545E6">
      <w:pPr>
        <w:numPr>
          <w:ilvl w:val="1"/>
          <w:numId w:val="20"/>
        </w:numPr>
        <w:overflowPunct/>
        <w:autoSpaceDE/>
        <w:autoSpaceDN/>
        <w:adjustRightInd/>
        <w:spacing w:after="0"/>
        <w:textAlignment w:val="auto"/>
      </w:pPr>
      <w:r w:rsidRPr="002C7169">
        <w:t xml:space="preserve">Access </w:t>
      </w:r>
      <w:r>
        <w:t>link</w:t>
      </w:r>
    </w:p>
    <w:p w14:paraId="11273222" w14:textId="77777777" w:rsidR="007545E6" w:rsidRPr="009A380C" w:rsidRDefault="007545E6" w:rsidP="007545E6">
      <w:pPr>
        <w:numPr>
          <w:ilvl w:val="1"/>
          <w:numId w:val="20"/>
        </w:numPr>
        <w:overflowPunct/>
        <w:autoSpaceDE/>
        <w:autoSpaceDN/>
        <w:adjustRightInd/>
        <w:spacing w:after="0"/>
        <w:textAlignment w:val="auto"/>
      </w:pPr>
      <w:r>
        <w:t>B</w:t>
      </w:r>
      <w:r w:rsidRPr="002C7169">
        <w:t>ackhaul</w:t>
      </w:r>
      <w:r>
        <w:t>/relay link</w:t>
      </w:r>
    </w:p>
    <w:p w14:paraId="27BAED96" w14:textId="77777777" w:rsidR="007545E6" w:rsidRDefault="007545E6" w:rsidP="007545E6">
      <w:pPr>
        <w:numPr>
          <w:ilvl w:val="1"/>
          <w:numId w:val="20"/>
        </w:numPr>
        <w:overflowPunct/>
        <w:autoSpaceDE/>
        <w:autoSpaceDN/>
        <w:adjustRightInd/>
        <w:spacing w:after="0"/>
        <w:textAlignment w:val="auto"/>
      </w:pPr>
      <w:r>
        <w:t>Stand alone operation in licensed band</w:t>
      </w:r>
    </w:p>
    <w:p w14:paraId="493965EA" w14:textId="77777777" w:rsidR="007545E6" w:rsidRDefault="007545E6" w:rsidP="007545E6">
      <w:pPr>
        <w:numPr>
          <w:ilvl w:val="1"/>
          <w:numId w:val="20"/>
        </w:numPr>
        <w:overflowPunct/>
        <w:autoSpaceDE/>
        <w:autoSpaceDN/>
        <w:adjustRightInd/>
        <w:spacing w:after="0"/>
        <w:textAlignment w:val="auto"/>
      </w:pPr>
      <w:r>
        <w:t xml:space="preserve">Non stand alone operation </w:t>
      </w:r>
      <w:r w:rsidRPr="002C7169">
        <w:t xml:space="preserve">in licensed </w:t>
      </w:r>
      <w:r>
        <w:t>band</w:t>
      </w:r>
    </w:p>
    <w:p w14:paraId="3A07945B" w14:textId="77777777" w:rsidR="007545E6" w:rsidRPr="005F59BA" w:rsidRDefault="007545E6" w:rsidP="007545E6">
      <w:pPr>
        <w:numPr>
          <w:ilvl w:val="1"/>
          <w:numId w:val="20"/>
        </w:numPr>
        <w:overflowPunct/>
        <w:autoSpaceDE/>
        <w:autoSpaceDN/>
        <w:adjustRightInd/>
        <w:spacing w:after="0"/>
        <w:textAlignment w:val="auto"/>
      </w:pPr>
      <w:r>
        <w:t>Licensed</w:t>
      </w:r>
      <w:r w:rsidRPr="002C7169">
        <w:t>-assisted operation in unlicensed band</w:t>
      </w:r>
    </w:p>
    <w:p w14:paraId="1F75381C" w14:textId="58655A85" w:rsidR="007545E6" w:rsidRDefault="007545E6" w:rsidP="007545E6">
      <w:pPr>
        <w:numPr>
          <w:ilvl w:val="0"/>
          <w:numId w:val="20"/>
        </w:numPr>
        <w:overflowPunct/>
        <w:autoSpaceDE/>
        <w:autoSpaceDN/>
        <w:adjustRightInd/>
        <w:spacing w:after="0"/>
        <w:textAlignment w:val="auto"/>
      </w:pPr>
      <w:r w:rsidRPr="002C7169">
        <w:t>Study flexible/dynamic TDD, including both downlink and uplink transmissions in the same subframe interval</w:t>
      </w:r>
    </w:p>
    <w:p w14:paraId="7F14B4B4" w14:textId="77777777" w:rsidR="007545E6" w:rsidRPr="007545E6" w:rsidRDefault="007545E6" w:rsidP="007545E6">
      <w:pPr>
        <w:overflowPunct/>
        <w:autoSpaceDE/>
        <w:autoSpaceDN/>
        <w:adjustRightInd/>
        <w:spacing w:after="0"/>
        <w:textAlignment w:val="auto"/>
      </w:pPr>
    </w:p>
    <w:p w14:paraId="7E3A8FE4" w14:textId="68AA592D" w:rsidR="00D62004" w:rsidRDefault="00D62004" w:rsidP="004503F9">
      <w:pPr>
        <w:jc w:val="both"/>
        <w:rPr>
          <w:szCs w:val="22"/>
        </w:rPr>
      </w:pPr>
      <w:r w:rsidRPr="00D62004">
        <w:rPr>
          <w:szCs w:val="22"/>
        </w:rPr>
        <w:t>In [1] a basic frame structure was defined in terms of a control interval and scheduling interval, and illustrations were provide to support many aspects such as dynamic TDD. Generally such structures consisted mainly of control transmissions, data transmissions, and guard intervals for any possible transitions between uplink and downlink.</w:t>
      </w:r>
    </w:p>
    <w:p w14:paraId="790E3C4F" w14:textId="04E4617F" w:rsidR="00D36175" w:rsidRDefault="00D36175" w:rsidP="004503F9">
      <w:pPr>
        <w:jc w:val="both"/>
        <w:rPr>
          <w:szCs w:val="22"/>
        </w:rPr>
      </w:pPr>
      <w:r w:rsidRPr="00D36175">
        <w:rPr>
          <w:szCs w:val="22"/>
        </w:rPr>
        <w:t>For more advanced frame structures, it becomes necessary to introduce gaps in the timeline which can be useful for sensing and arbitration between senders and receivers before any data is transmitted between links. In such case, this can affect the nominal frame structure as shown in Figure 1.</w:t>
      </w:r>
    </w:p>
    <w:p w14:paraId="2E6BD042" w14:textId="77777777" w:rsidR="00CF31DC" w:rsidRDefault="00CF31DC" w:rsidP="00CF31DC">
      <w:pPr>
        <w:keepNext/>
        <w:jc w:val="center"/>
      </w:pPr>
      <w:r w:rsidRPr="009B40F0">
        <w:object w:dxaOrig="16409" w:dyaOrig="4333" w14:anchorId="792DB712">
          <v:shape id="_x0000_i1025" type="#_x0000_t75" style="width:492.75pt;height:131.25pt" o:ole="">
            <v:imagedata r:id="rId12" o:title=""/>
          </v:shape>
          <o:OLEObject Type="Embed" ProgID="Visio.Drawing.11" ShapeID="_x0000_i1025" DrawAspect="Content" ObjectID="_1536784663" r:id="rId13"/>
        </w:object>
      </w:r>
    </w:p>
    <w:p w14:paraId="79215288" w14:textId="77777777" w:rsidR="00CF31DC" w:rsidRDefault="00CF31DC" w:rsidP="00CF31DC">
      <w:pPr>
        <w:pStyle w:val="Caption"/>
        <w:jc w:val="center"/>
      </w:pPr>
      <w:bookmarkStart w:id="3" w:name="_Ref458747560"/>
      <w:r>
        <w:t xml:space="preserve">Figure </w:t>
      </w:r>
      <w:r w:rsidR="00657228">
        <w:fldChar w:fldCharType="begin"/>
      </w:r>
      <w:r w:rsidR="00657228">
        <w:instrText xml:space="preserve"> SEQ Figure \* ARABIC </w:instrText>
      </w:r>
      <w:r w:rsidR="00657228">
        <w:fldChar w:fldCharType="separate"/>
      </w:r>
      <w:r w:rsidR="005B707C">
        <w:rPr>
          <w:noProof/>
        </w:rPr>
        <w:t>1</w:t>
      </w:r>
      <w:r w:rsidR="00657228">
        <w:rPr>
          <w:noProof/>
        </w:rPr>
        <w:fldChar w:fldCharType="end"/>
      </w:r>
      <w:bookmarkEnd w:id="3"/>
      <w:r>
        <w:t>. Control intervals with enhancements for more dynamic operation</w:t>
      </w:r>
    </w:p>
    <w:p w14:paraId="500A8FF2" w14:textId="475E26A9" w:rsidR="008C18DB" w:rsidRDefault="00D62004" w:rsidP="008C18DB">
      <w:pPr>
        <w:rPr>
          <w:szCs w:val="22"/>
        </w:rPr>
      </w:pPr>
      <w:r>
        <w:rPr>
          <w:szCs w:val="22"/>
        </w:rPr>
        <w:t xml:space="preserve">In [3] </w:t>
      </w:r>
      <w:r w:rsidR="009C161C">
        <w:rPr>
          <w:szCs w:val="22"/>
        </w:rPr>
        <w:t xml:space="preserve">some </w:t>
      </w:r>
      <w:r>
        <w:rPr>
          <w:szCs w:val="22"/>
        </w:rPr>
        <w:t>requirements for such advance</w:t>
      </w:r>
      <w:r w:rsidR="00881EE5">
        <w:rPr>
          <w:szCs w:val="22"/>
        </w:rPr>
        <w:t>d frame structures were discussed</w:t>
      </w:r>
      <w:r>
        <w:rPr>
          <w:szCs w:val="22"/>
        </w:rPr>
        <w:t>. Here, speci</w:t>
      </w:r>
      <w:r w:rsidR="00881EE5">
        <w:rPr>
          <w:szCs w:val="22"/>
        </w:rPr>
        <w:t>fic frame structures are provid</w:t>
      </w:r>
      <w:r>
        <w:rPr>
          <w:szCs w:val="22"/>
        </w:rPr>
        <w:t>ed for dynamic</w:t>
      </w:r>
      <w:r w:rsidR="007A749A">
        <w:rPr>
          <w:szCs w:val="22"/>
        </w:rPr>
        <w:t xml:space="preserve"> TDD, unlicensed spectrum operation</w:t>
      </w:r>
      <w:r>
        <w:rPr>
          <w:szCs w:val="22"/>
        </w:rPr>
        <w:t>, and, for forward compatibility, sidelink.</w:t>
      </w:r>
    </w:p>
    <w:p w14:paraId="3E655D46" w14:textId="70E59A21" w:rsidR="00F9360D" w:rsidRDefault="00F25088" w:rsidP="00F9360D">
      <w:pPr>
        <w:pStyle w:val="Heading1"/>
      </w:pPr>
      <w:r>
        <w:lastRenderedPageBreak/>
        <w:t>Mixed-</w:t>
      </w:r>
      <w:r w:rsidR="00F9360D">
        <w:t>Interference</w:t>
      </w:r>
      <w:r w:rsidR="00B75D18">
        <w:t xml:space="preserve"> </w:t>
      </w:r>
      <w:r w:rsidR="004C18E0">
        <w:t xml:space="preserve">Frame </w:t>
      </w:r>
      <w:r w:rsidR="00B75D18">
        <w:t>Structures</w:t>
      </w:r>
    </w:p>
    <w:p w14:paraId="54762400" w14:textId="6796CDFD" w:rsidR="002573C4" w:rsidRDefault="002573C4" w:rsidP="00F9360D">
      <w:r>
        <w:t xml:space="preserve">To allow more fine-grain adaptation to traffic variation, dynamic and </w:t>
      </w:r>
      <w:r w:rsidRPr="00881EE5">
        <w:rPr>
          <w:i/>
        </w:rPr>
        <w:t>decentralized</w:t>
      </w:r>
      <w:r>
        <w:t xml:space="preserve"> DL-UL switching can be beneficial. However, this can induce UE-to-UE and BS-to-BS interference, as illustrated below.</w:t>
      </w:r>
    </w:p>
    <w:p w14:paraId="608BA070" w14:textId="237B6325" w:rsidR="002573C4" w:rsidRDefault="002573C4" w:rsidP="002573C4">
      <w:pPr>
        <w:jc w:val="center"/>
      </w:pPr>
      <w:r>
        <w:rPr>
          <w:noProof/>
        </w:rPr>
        <w:drawing>
          <wp:inline distT="0" distB="0" distL="0" distR="0" wp14:anchorId="4F9756A9" wp14:editId="4CDE7EED">
            <wp:extent cx="2602992" cy="2262649"/>
            <wp:effectExtent l="0" t="0" r="6985" b="444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a:stretch>
                      <a:fillRect/>
                    </a:stretch>
                  </pic:blipFill>
                  <pic:spPr>
                    <a:xfrm>
                      <a:off x="0" y="0"/>
                      <a:ext cx="2633861" cy="2289482"/>
                    </a:xfrm>
                    <a:prstGeom prst="rect">
                      <a:avLst/>
                    </a:prstGeom>
                  </pic:spPr>
                </pic:pic>
              </a:graphicData>
            </a:graphic>
          </wp:inline>
        </w:drawing>
      </w:r>
    </w:p>
    <w:p w14:paraId="5D765DDB" w14:textId="391D58C2" w:rsidR="00243FCB" w:rsidRDefault="00243FCB" w:rsidP="00243FCB">
      <w:pPr>
        <w:pStyle w:val="Caption"/>
        <w:jc w:val="center"/>
      </w:pPr>
      <w:r>
        <w:t xml:space="preserve">Figure </w:t>
      </w:r>
      <w:r w:rsidR="00657228">
        <w:fldChar w:fldCharType="begin"/>
      </w:r>
      <w:r w:rsidR="00657228">
        <w:instrText xml:space="preserve"> SEQ Figure \* ARABIC </w:instrText>
      </w:r>
      <w:r w:rsidR="00657228">
        <w:fldChar w:fldCharType="separate"/>
      </w:r>
      <w:r w:rsidR="005B707C">
        <w:rPr>
          <w:noProof/>
        </w:rPr>
        <w:t>2</w:t>
      </w:r>
      <w:r w:rsidR="00657228">
        <w:rPr>
          <w:noProof/>
        </w:rPr>
        <w:fldChar w:fldCharType="end"/>
      </w:r>
      <w:r>
        <w:t xml:space="preserve">. Mixed interference with </w:t>
      </w:r>
      <w:r w:rsidR="00404FCC">
        <w:t xml:space="preserve">dynamic </w:t>
      </w:r>
      <w:r>
        <w:t>DL-UL switching</w:t>
      </w:r>
    </w:p>
    <w:p w14:paraId="7CCA2A87" w14:textId="77777777" w:rsidR="00E73F09" w:rsidRDefault="00881EE5" w:rsidP="00E73F09">
      <w:pPr>
        <w:jc w:val="both"/>
      </w:pPr>
      <w:r>
        <w:t>I</w:t>
      </w:r>
      <w:r w:rsidR="00243FCB">
        <w:t>nterference management is cr</w:t>
      </w:r>
      <w:r w:rsidR="00404FCC">
        <w:t>itical to utilize</w:t>
      </w:r>
      <w:r w:rsidR="00243FCB">
        <w:t xml:space="preserve"> dynamic DL-UL switching. One approach to address this is to associate priority to links, with a lower-priority link yielding to higher-priority link through rx- and</w:t>
      </w:r>
      <w:r w:rsidR="00C62414">
        <w:t>/or</w:t>
      </w:r>
      <w:r w:rsidR="00243FCB">
        <w:t xml:space="preserve"> tx-yielding. </w:t>
      </w:r>
      <w:r w:rsidR="00E73F09">
        <w:t>The requirement for advanced frame structure is then to enable such yielding efficiently.</w:t>
      </w:r>
    </w:p>
    <w:p w14:paraId="72CE7094" w14:textId="77777777" w:rsidR="00E73F09" w:rsidRDefault="00E73F09" w:rsidP="00E73F09">
      <w:pPr>
        <w:keepNext/>
        <w:jc w:val="center"/>
      </w:pPr>
      <w:r w:rsidRPr="009B40F0">
        <w:object w:dxaOrig="14271" w:dyaOrig="6856" w14:anchorId="09938E63">
          <v:shape id="_x0000_i1026" type="#_x0000_t75" style="width:429pt;height:207.75pt" o:ole="">
            <v:imagedata r:id="rId15" o:title=""/>
          </v:shape>
          <o:OLEObject Type="Embed" ProgID="Visio.Drawing.11" ShapeID="_x0000_i1026" DrawAspect="Content" ObjectID="_1536784664" r:id="rId16"/>
        </w:object>
      </w:r>
    </w:p>
    <w:p w14:paraId="74C1E190" w14:textId="77777777" w:rsidR="00E73F09" w:rsidRDefault="00E73F09" w:rsidP="00E73F09">
      <w:pPr>
        <w:pStyle w:val="Caption"/>
        <w:jc w:val="center"/>
      </w:pPr>
      <w:r>
        <w:t>Figure 3. Example of control intervals with low priority yielding</w:t>
      </w:r>
    </w:p>
    <w:p w14:paraId="4CF73EA2" w14:textId="77777777" w:rsidR="00E73F09" w:rsidRPr="00A004F2" w:rsidRDefault="00E73F09" w:rsidP="00E73F09"/>
    <w:p w14:paraId="62ACF661" w14:textId="77AB91DF" w:rsidR="00C62414" w:rsidRPr="00E73F09" w:rsidRDefault="00E73F09" w:rsidP="00E73F09">
      <w:pPr>
        <w:jc w:val="both"/>
        <w:rPr>
          <w:szCs w:val="22"/>
        </w:rPr>
      </w:pPr>
      <w:r>
        <w:rPr>
          <w:b/>
          <w:u w:val="single"/>
        </w:rPr>
        <w:t>Proposal</w:t>
      </w:r>
      <w:r w:rsidRPr="00925B5F">
        <w:rPr>
          <w:b/>
          <w:u w:val="single"/>
        </w:rPr>
        <w:t xml:space="preserve"> 1.</w:t>
      </w:r>
      <w:r>
        <w:rPr>
          <w:b/>
        </w:rPr>
        <w:t xml:space="preserve"> </w:t>
      </w:r>
      <w:r>
        <w:t xml:space="preserve">Advanced frame structures should allow for low priority links to yield to higher priority links to enable dynamic and decentralized UL-DL switching. </w:t>
      </w:r>
    </w:p>
    <w:p w14:paraId="3ABE06D3" w14:textId="14C9FF7B" w:rsidR="00C62414" w:rsidRDefault="00C62414" w:rsidP="00C62414">
      <w:pPr>
        <w:pStyle w:val="Heading2"/>
      </w:pPr>
      <w:r>
        <w:t xml:space="preserve">Mixed-Interference Frame Structures based on Tx-yielding </w:t>
      </w:r>
    </w:p>
    <w:p w14:paraId="0D2E275F" w14:textId="3FD1B0F7" w:rsidR="002573C4" w:rsidRDefault="00C62414" w:rsidP="00F9360D">
      <w:r>
        <w:t xml:space="preserve">Allowing for both rx- and tx-yielding </w:t>
      </w:r>
      <w:r w:rsidR="00243FCB">
        <w:t>can introduce sizable overhead</w:t>
      </w:r>
      <w:r>
        <w:t xml:space="preserve">, so </w:t>
      </w:r>
      <w:r w:rsidR="00243FCB">
        <w:t>signaling and frame structures that use only tx-yielding to keep overhead low</w:t>
      </w:r>
      <w:r w:rsidR="00404FCC">
        <w:t xml:space="preserve"> are considered. In essence</w:t>
      </w:r>
      <w:r w:rsidR="00243FCB">
        <w:t xml:space="preserve">, higher-priority link’s receiver sends </w:t>
      </w:r>
      <w:r w:rsidR="00CD5761">
        <w:t>DRS</w:t>
      </w:r>
      <w:r w:rsidR="00243FCB">
        <w:t xml:space="preserve"> </w:t>
      </w:r>
      <w:r w:rsidR="00CD5761">
        <w:t xml:space="preserve">(Destination Receive </w:t>
      </w:r>
      <w:r w:rsidR="00CD5761">
        <w:lastRenderedPageBreak/>
        <w:t xml:space="preserve">Signal) </w:t>
      </w:r>
      <w:r w:rsidR="00243FCB">
        <w:t xml:space="preserve">for lower-priority link’s transmitter to estimate its interference and make yielding decision.  </w:t>
      </w:r>
      <w:r>
        <w:t xml:space="preserve">Frame structures for different UL/DL scenarios are as follows: </w:t>
      </w:r>
    </w:p>
    <w:p w14:paraId="4C457BB0" w14:textId="11BC95CE" w:rsidR="00F9360D" w:rsidRPr="00F25088" w:rsidRDefault="00243FCB" w:rsidP="00F9360D">
      <w:pPr>
        <w:rPr>
          <w:lang w:val="en-GB"/>
        </w:rPr>
      </w:pPr>
      <w:r>
        <w:t>Case I</w:t>
      </w:r>
      <w:r w:rsidR="00F9360D" w:rsidRPr="00F25088">
        <w:t>: Default Direction is DL, and can switch to UL with lower priority</w:t>
      </w:r>
    </w:p>
    <w:p w14:paraId="61F2882B" w14:textId="2EBEC45B" w:rsidR="00F9360D" w:rsidRPr="00F25088" w:rsidRDefault="00927232" w:rsidP="00F9360D">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DL b</w:t>
      </w:r>
      <w:r w:rsidR="00F9360D" w:rsidRPr="00F25088">
        <w:rPr>
          <w:rFonts w:ascii="Times New Roman" w:hAnsi="Times New Roman"/>
          <w:sz w:val="20"/>
          <w:szCs w:val="20"/>
          <w:lang w:val="en-GB"/>
        </w:rPr>
        <w:t>ase station sends sched</w:t>
      </w:r>
      <w:r w:rsidR="002573C4">
        <w:rPr>
          <w:rFonts w:ascii="Times New Roman" w:hAnsi="Times New Roman"/>
          <w:sz w:val="20"/>
          <w:szCs w:val="20"/>
          <w:lang w:val="en-GB"/>
        </w:rPr>
        <w:t>ule</w:t>
      </w:r>
      <w:r w:rsidR="00746D90">
        <w:rPr>
          <w:rFonts w:ascii="Times New Roman" w:hAnsi="Times New Roman"/>
          <w:sz w:val="20"/>
          <w:szCs w:val="20"/>
          <w:lang w:val="en-GB"/>
        </w:rPr>
        <w:t xml:space="preserve"> in DL CTRL</w:t>
      </w:r>
    </w:p>
    <w:p w14:paraId="305ED7A7" w14:textId="41E1FD89" w:rsidR="00F9360D" w:rsidRPr="00F25088" w:rsidRDefault="00F9360D" w:rsidP="00F9360D">
      <w:pPr>
        <w:pStyle w:val="ListParagraph"/>
        <w:numPr>
          <w:ilvl w:val="0"/>
          <w:numId w:val="13"/>
        </w:numPr>
        <w:rPr>
          <w:rFonts w:ascii="Times New Roman" w:hAnsi="Times New Roman"/>
          <w:sz w:val="20"/>
          <w:szCs w:val="20"/>
          <w:lang w:val="en-GB"/>
        </w:rPr>
      </w:pPr>
      <w:r w:rsidRPr="00F25088">
        <w:rPr>
          <w:rFonts w:ascii="Times New Roman" w:hAnsi="Times New Roman"/>
          <w:sz w:val="20"/>
          <w:szCs w:val="20"/>
          <w:lang w:val="en-GB"/>
        </w:rPr>
        <w:t xml:space="preserve">DL UE sends DL </w:t>
      </w:r>
      <w:r w:rsidR="00CD5761">
        <w:rPr>
          <w:rFonts w:ascii="Times New Roman" w:hAnsi="Times New Roman"/>
          <w:sz w:val="20"/>
          <w:szCs w:val="20"/>
          <w:lang w:val="en-GB"/>
        </w:rPr>
        <w:t>DRS</w:t>
      </w:r>
      <w:r w:rsidR="002573C4">
        <w:rPr>
          <w:rFonts w:ascii="Times New Roman" w:hAnsi="Times New Roman"/>
          <w:sz w:val="20"/>
          <w:szCs w:val="20"/>
          <w:lang w:val="en-GB"/>
        </w:rPr>
        <w:t xml:space="preserve">, then DL base station sends DL </w:t>
      </w:r>
      <w:r w:rsidRPr="00F25088">
        <w:rPr>
          <w:rFonts w:ascii="Times New Roman" w:hAnsi="Times New Roman"/>
          <w:sz w:val="20"/>
          <w:szCs w:val="20"/>
          <w:lang w:val="en-GB"/>
        </w:rPr>
        <w:t>data</w:t>
      </w:r>
    </w:p>
    <w:p w14:paraId="4183E913" w14:textId="40BAAAA5" w:rsidR="00F9360D" w:rsidRPr="00F25088" w:rsidRDefault="00F9360D" w:rsidP="00F9360D">
      <w:pPr>
        <w:pStyle w:val="ListParagraph"/>
        <w:numPr>
          <w:ilvl w:val="0"/>
          <w:numId w:val="13"/>
        </w:numPr>
        <w:rPr>
          <w:rFonts w:ascii="Times New Roman" w:hAnsi="Times New Roman"/>
          <w:sz w:val="20"/>
          <w:szCs w:val="20"/>
          <w:lang w:val="en-GB"/>
        </w:rPr>
      </w:pPr>
      <w:r w:rsidRPr="00F25088">
        <w:rPr>
          <w:rFonts w:ascii="Times New Roman" w:hAnsi="Times New Roman"/>
          <w:sz w:val="20"/>
          <w:szCs w:val="20"/>
          <w:lang w:val="en-GB"/>
        </w:rPr>
        <w:t xml:space="preserve">UL UEs listen to DL </w:t>
      </w:r>
      <w:r w:rsidR="00CD5761">
        <w:rPr>
          <w:rFonts w:ascii="Times New Roman" w:hAnsi="Times New Roman"/>
          <w:sz w:val="20"/>
          <w:szCs w:val="20"/>
          <w:lang w:val="en-GB"/>
        </w:rPr>
        <w:t>DRS</w:t>
      </w:r>
      <w:r w:rsidRPr="00F25088">
        <w:rPr>
          <w:rFonts w:ascii="Times New Roman" w:hAnsi="Times New Roman"/>
          <w:sz w:val="20"/>
          <w:szCs w:val="20"/>
          <w:lang w:val="en-GB"/>
        </w:rPr>
        <w:t xml:space="preserve"> and decide Tx yielding </w:t>
      </w:r>
    </w:p>
    <w:p w14:paraId="1846E165" w14:textId="3997EF21" w:rsidR="002524F6" w:rsidRPr="00881EE5" w:rsidRDefault="00F9360D" w:rsidP="00881EE5">
      <w:pPr>
        <w:pStyle w:val="ListParagraph"/>
        <w:numPr>
          <w:ilvl w:val="0"/>
          <w:numId w:val="13"/>
        </w:numPr>
        <w:rPr>
          <w:rFonts w:ascii="Times New Roman" w:hAnsi="Times New Roman"/>
          <w:sz w:val="20"/>
          <w:szCs w:val="20"/>
          <w:lang w:val="en-GB"/>
        </w:rPr>
      </w:pPr>
      <w:r w:rsidRPr="00F25088">
        <w:rPr>
          <w:rFonts w:ascii="Times New Roman" w:hAnsi="Times New Roman"/>
          <w:sz w:val="20"/>
          <w:szCs w:val="20"/>
          <w:lang w:val="en-GB"/>
        </w:rPr>
        <w:t>If not Tx yielding, then UL UEs send UL data</w:t>
      </w:r>
    </w:p>
    <w:p w14:paraId="1BD1CD25" w14:textId="77777777" w:rsidR="002524F6" w:rsidRPr="002524F6" w:rsidRDefault="002524F6" w:rsidP="002524F6">
      <w:pPr>
        <w:ind w:left="360"/>
        <w:rPr>
          <w:lang w:val="en-GB"/>
        </w:rPr>
      </w:pPr>
    </w:p>
    <w:p w14:paraId="49C40EC2" w14:textId="72C1D552" w:rsidR="00E91DD4" w:rsidRDefault="00421EC6" w:rsidP="00E91DD4">
      <w:pPr>
        <w:rPr>
          <w:lang w:val="en-GB"/>
        </w:rPr>
      </w:pPr>
      <w:r>
        <w:rPr>
          <w:noProof/>
        </w:rPr>
        <mc:AlternateContent>
          <mc:Choice Requires="wpc">
            <w:drawing>
              <wp:anchor distT="0" distB="0" distL="114300" distR="114300" simplePos="0" relativeHeight="251661312" behindDoc="0" locked="0" layoutInCell="1" allowOverlap="1" wp14:anchorId="4F0DC58B" wp14:editId="43699128">
                <wp:simplePos x="0" y="0"/>
                <wp:positionH relativeFrom="column">
                  <wp:posOffset>-95465</wp:posOffset>
                </wp:positionH>
                <wp:positionV relativeFrom="paragraph">
                  <wp:posOffset>51041</wp:posOffset>
                </wp:positionV>
                <wp:extent cx="6402070" cy="1659255"/>
                <wp:effectExtent l="0" t="0" r="0" b="0"/>
                <wp:wrapNone/>
                <wp:docPr id="291" name="Canvas 2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33" name="Rectangle 7"/>
                        <wps:cNvSpPr>
                          <a:spLocks noChangeArrowheads="1"/>
                        </wps:cNvSpPr>
                        <wps:spPr bwMode="auto">
                          <a:xfrm>
                            <a:off x="39370" y="3175"/>
                            <a:ext cx="937260" cy="565150"/>
                          </a:xfrm>
                          <a:prstGeom prst="rect">
                            <a:avLst/>
                          </a:prstGeom>
                          <a:solidFill>
                            <a:srgbClr val="92D050"/>
                          </a:solidFill>
                          <a:ln>
                            <a:noFill/>
                          </a:ln>
                        </wps:spPr>
                        <wps:bodyPr rot="0" vert="horz" wrap="square" lIns="91440" tIns="45720" rIns="91440" bIns="45720" anchor="t" anchorCtr="0" upright="1">
                          <a:noAutofit/>
                        </wps:bodyPr>
                      </wps:wsp>
                      <wps:wsp>
                        <wps:cNvPr id="234" name="Rectangle 8"/>
                        <wps:cNvSpPr>
                          <a:spLocks noChangeArrowheads="1"/>
                        </wps:cNvSpPr>
                        <wps:spPr bwMode="auto">
                          <a:xfrm>
                            <a:off x="39370" y="3175"/>
                            <a:ext cx="937260"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Rectangle 9"/>
                        <wps:cNvSpPr>
                          <a:spLocks noChangeArrowheads="1"/>
                        </wps:cNvSpPr>
                        <wps:spPr bwMode="auto">
                          <a:xfrm>
                            <a:off x="204343" y="189611"/>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7445" w14:textId="120BD072" w:rsidR="007054E0" w:rsidRPr="00E2234C" w:rsidRDefault="007054E0">
                              <w:pPr>
                                <w:rPr>
                                  <w:sz w:val="26"/>
                                  <w:szCs w:val="26"/>
                                </w:rPr>
                              </w:pPr>
                              <w:r w:rsidRPr="00E2234C">
                                <w:rPr>
                                  <w:rFonts w:ascii="Calibri" w:hAnsi="Calibri" w:cs="Calibri"/>
                                  <w:color w:val="000000"/>
                                  <w:sz w:val="26"/>
                                  <w:szCs w:val="26"/>
                                </w:rPr>
                                <w:t xml:space="preserve">DL </w:t>
                              </w:r>
                            </w:p>
                          </w:txbxContent>
                        </wps:txbx>
                        <wps:bodyPr rot="0" vert="horz" wrap="none" lIns="0" tIns="0" rIns="0" bIns="0" anchor="t" anchorCtr="0">
                          <a:spAutoFit/>
                        </wps:bodyPr>
                      </wps:wsp>
                      <wps:wsp>
                        <wps:cNvPr id="236" name="Rectangle 10"/>
                        <wps:cNvSpPr>
                          <a:spLocks noChangeArrowheads="1"/>
                        </wps:cNvSpPr>
                        <wps:spPr bwMode="auto">
                          <a:xfrm>
                            <a:off x="457581" y="188468"/>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2915E" w14:textId="5B5BC5D0" w:rsidR="007054E0" w:rsidRPr="00E2234C" w:rsidRDefault="007054E0" w:rsidP="00927232">
                              <w:pPr>
                                <w:jc w:val="center"/>
                                <w:rPr>
                                  <w:sz w:val="26"/>
                                  <w:szCs w:val="26"/>
                                </w:rPr>
                              </w:pPr>
                              <w:r>
                                <w:rPr>
                                  <w:rFonts w:ascii="Calibri" w:hAnsi="Calibri" w:cs="Calibri"/>
                                  <w:color w:val="000000"/>
                                  <w:sz w:val="26"/>
                                  <w:szCs w:val="26"/>
                                </w:rPr>
                                <w:t>CTRL</w:t>
                              </w:r>
                            </w:p>
                          </w:txbxContent>
                        </wps:txbx>
                        <wps:bodyPr rot="0" vert="horz" wrap="none" lIns="0" tIns="0" rIns="0" bIns="0" anchor="t" anchorCtr="0">
                          <a:spAutoFit/>
                        </wps:bodyPr>
                      </wps:wsp>
                      <wps:wsp>
                        <wps:cNvPr id="240" name="Rectangle 14"/>
                        <wps:cNvSpPr>
                          <a:spLocks noChangeArrowheads="1"/>
                        </wps:cNvSpPr>
                        <wps:spPr bwMode="auto">
                          <a:xfrm>
                            <a:off x="976630" y="3175"/>
                            <a:ext cx="422275" cy="56515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241" name="Rectangle 15"/>
                        <wps:cNvSpPr>
                          <a:spLocks noChangeArrowheads="1"/>
                        </wps:cNvSpPr>
                        <wps:spPr bwMode="auto">
                          <a:xfrm>
                            <a:off x="976630" y="3175"/>
                            <a:ext cx="42227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Rectangle 17"/>
                        <wps:cNvSpPr>
                          <a:spLocks noChangeArrowheads="1"/>
                        </wps:cNvSpPr>
                        <wps:spPr bwMode="auto">
                          <a:xfrm>
                            <a:off x="1398905" y="3175"/>
                            <a:ext cx="936625" cy="565150"/>
                          </a:xfrm>
                          <a:prstGeom prst="rect">
                            <a:avLst/>
                          </a:prstGeom>
                          <a:solidFill>
                            <a:srgbClr val="548B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18"/>
                        <wps:cNvSpPr>
                          <a:spLocks noChangeArrowheads="1"/>
                        </wps:cNvSpPr>
                        <wps:spPr bwMode="auto">
                          <a:xfrm>
                            <a:off x="1398905" y="3175"/>
                            <a:ext cx="93662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Rectangle 19"/>
                        <wps:cNvSpPr>
                          <a:spLocks noChangeArrowheads="1"/>
                        </wps:cNvSpPr>
                        <wps:spPr bwMode="auto">
                          <a:xfrm>
                            <a:off x="1614805" y="66675"/>
                            <a:ext cx="584835" cy="517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DAC0C" w14:textId="7F0A7A53" w:rsidR="007054E0" w:rsidRPr="00E2234C" w:rsidRDefault="007054E0" w:rsidP="00E2234C">
                              <w:pPr>
                                <w:jc w:val="center"/>
                                <w:rPr>
                                  <w:sz w:val="26"/>
                                  <w:szCs w:val="26"/>
                                </w:rPr>
                              </w:pPr>
                              <w:r w:rsidRPr="00E2234C">
                                <w:rPr>
                                  <w:rFonts w:ascii="Calibri" w:hAnsi="Calibri" w:cs="Calibri"/>
                                  <w:color w:val="000000"/>
                                  <w:sz w:val="26"/>
                                  <w:szCs w:val="26"/>
                                </w:rPr>
                                <w:t xml:space="preserve">DL </w:t>
                              </w:r>
                              <w:r>
                                <w:rPr>
                                  <w:rFonts w:ascii="Calibri" w:hAnsi="Calibri" w:cs="Calibri"/>
                                  <w:color w:val="000000"/>
                                  <w:sz w:val="26"/>
                                  <w:szCs w:val="26"/>
                                </w:rPr>
                                <w:t>DRS (UE)</w:t>
                              </w:r>
                            </w:p>
                          </w:txbxContent>
                        </wps:txbx>
                        <wps:bodyPr rot="0" vert="horz" wrap="square" lIns="0" tIns="0" rIns="0" bIns="0" anchor="t" anchorCtr="0">
                          <a:spAutoFit/>
                        </wps:bodyPr>
                      </wps:wsp>
                      <wps:wsp>
                        <wps:cNvPr id="249" name="Rectangle 23"/>
                        <wps:cNvSpPr>
                          <a:spLocks noChangeArrowheads="1"/>
                        </wps:cNvSpPr>
                        <wps:spPr bwMode="auto">
                          <a:xfrm>
                            <a:off x="2765425" y="3175"/>
                            <a:ext cx="2249170" cy="56515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24"/>
                        <wps:cNvSpPr>
                          <a:spLocks noChangeArrowheads="1"/>
                        </wps:cNvSpPr>
                        <wps:spPr bwMode="auto">
                          <a:xfrm>
                            <a:off x="2765425" y="3175"/>
                            <a:ext cx="2249170"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Rectangle 25"/>
                        <wps:cNvSpPr>
                          <a:spLocks noChangeArrowheads="1"/>
                        </wps:cNvSpPr>
                        <wps:spPr bwMode="auto">
                          <a:xfrm>
                            <a:off x="3525520" y="185420"/>
                            <a:ext cx="90424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250D4" w14:textId="3A6A88D3" w:rsidR="007054E0" w:rsidRPr="00E2234C" w:rsidRDefault="007054E0">
                              <w:pPr>
                                <w:rPr>
                                  <w:sz w:val="26"/>
                                  <w:szCs w:val="26"/>
                                </w:rPr>
                              </w:pPr>
                              <w:r w:rsidRPr="00E2234C">
                                <w:rPr>
                                  <w:rFonts w:ascii="Calibri" w:hAnsi="Calibri" w:cs="Calibri"/>
                                  <w:color w:val="000000"/>
                                  <w:sz w:val="26"/>
                                  <w:szCs w:val="26"/>
                                </w:rPr>
                                <w:t>DL</w:t>
                              </w:r>
                              <w:r>
                                <w:rPr>
                                  <w:rFonts w:ascii="Calibri" w:hAnsi="Calibri" w:cs="Calibri"/>
                                  <w:color w:val="000000"/>
                                  <w:sz w:val="26"/>
                                  <w:szCs w:val="26"/>
                                </w:rPr>
                                <w:t xml:space="preserve"> Data (BS)  </w:t>
                              </w:r>
                            </w:p>
                          </w:txbxContent>
                        </wps:txbx>
                        <wps:bodyPr rot="0" vert="horz" wrap="square" lIns="0" tIns="0" rIns="0" bIns="0" anchor="t" anchorCtr="0">
                          <a:spAutoFit/>
                        </wps:bodyPr>
                      </wps:wsp>
                      <wps:wsp>
                        <wps:cNvPr id="252" name="Rectangle 26"/>
                        <wps:cNvSpPr>
                          <a:spLocks noChangeArrowheads="1"/>
                        </wps:cNvSpPr>
                        <wps:spPr bwMode="auto">
                          <a:xfrm>
                            <a:off x="3659505" y="2260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5A43A" w14:textId="25C58D6E" w:rsidR="007054E0" w:rsidRDefault="007054E0"/>
                          </w:txbxContent>
                        </wps:txbx>
                        <wps:bodyPr rot="0" vert="horz" wrap="none" lIns="0" tIns="0" rIns="0" bIns="0" anchor="t" anchorCtr="0">
                          <a:spAutoFit/>
                        </wps:bodyPr>
                      </wps:wsp>
                      <wps:wsp>
                        <wps:cNvPr id="257" name="Rectangle 31"/>
                        <wps:cNvSpPr>
                          <a:spLocks noChangeArrowheads="1"/>
                        </wps:cNvSpPr>
                        <wps:spPr bwMode="auto">
                          <a:xfrm>
                            <a:off x="5450840" y="0"/>
                            <a:ext cx="831215" cy="566420"/>
                          </a:xfrm>
                          <a:prstGeom prst="rect">
                            <a:avLst/>
                          </a:prstGeom>
                          <a:solidFill>
                            <a:srgbClr val="FFFF00"/>
                          </a:solidFill>
                          <a:ln>
                            <a:noFill/>
                          </a:ln>
                        </wps:spPr>
                        <wps:bodyPr rot="0" vert="horz" wrap="square" lIns="91440" tIns="45720" rIns="91440" bIns="45720" anchor="t" anchorCtr="0" upright="1">
                          <a:noAutofit/>
                        </wps:bodyPr>
                      </wps:wsp>
                      <wps:wsp>
                        <wps:cNvPr id="258" name="Rectangle 32"/>
                        <wps:cNvSpPr>
                          <a:spLocks noChangeArrowheads="1"/>
                        </wps:cNvSpPr>
                        <wps:spPr bwMode="auto">
                          <a:xfrm>
                            <a:off x="5450840" y="0"/>
                            <a:ext cx="831215" cy="5664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33"/>
                        <wps:cNvSpPr>
                          <a:spLocks noChangeArrowheads="1"/>
                        </wps:cNvSpPr>
                        <wps:spPr bwMode="auto">
                          <a:xfrm>
                            <a:off x="5662930" y="168275"/>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F2B6F" w14:textId="5056E750" w:rsidR="007054E0" w:rsidRPr="00E3702B" w:rsidRDefault="007054E0" w:rsidP="00E3702B">
                              <w:pPr>
                                <w:jc w:val="both"/>
                                <w:rPr>
                                  <w:sz w:val="26"/>
                                  <w:szCs w:val="26"/>
                                </w:rPr>
                              </w:pPr>
                              <w:r>
                                <w:rPr>
                                  <w:rFonts w:ascii="Calibri" w:hAnsi="Calibri" w:cs="Calibri"/>
                                  <w:color w:val="000000"/>
                                  <w:sz w:val="26"/>
                                  <w:szCs w:val="26"/>
                                </w:rPr>
                                <w:t>UL CTRL</w:t>
                              </w:r>
                            </w:p>
                          </w:txbxContent>
                        </wps:txbx>
                        <wps:bodyPr rot="0" vert="horz" wrap="none" lIns="0" tIns="0" rIns="0" bIns="0" anchor="t" anchorCtr="0">
                          <a:spAutoFit/>
                        </wps:bodyPr>
                      </wps:wsp>
                      <wps:wsp>
                        <wps:cNvPr id="261" name="Rectangle 35"/>
                        <wps:cNvSpPr>
                          <a:spLocks noChangeArrowheads="1"/>
                        </wps:cNvSpPr>
                        <wps:spPr bwMode="auto">
                          <a:xfrm>
                            <a:off x="5767705" y="21653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13FD8" w14:textId="759C5AAD" w:rsidR="007054E0" w:rsidRDefault="007054E0"/>
                          </w:txbxContent>
                        </wps:txbx>
                        <wps:bodyPr rot="0" vert="horz" wrap="none" lIns="0" tIns="0" rIns="0" bIns="0" anchor="t" anchorCtr="0">
                          <a:spAutoFit/>
                        </wps:bodyPr>
                      </wps:wsp>
                      <wps:wsp>
                        <wps:cNvPr id="262" name="Rectangle 36"/>
                        <wps:cNvSpPr>
                          <a:spLocks noChangeArrowheads="1"/>
                        </wps:cNvSpPr>
                        <wps:spPr bwMode="auto">
                          <a:xfrm>
                            <a:off x="5972810" y="21653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56CF1" w14:textId="29321133" w:rsidR="007054E0" w:rsidRDefault="007054E0"/>
                          </w:txbxContent>
                        </wps:txbx>
                        <wps:bodyPr rot="0" vert="horz" wrap="none" lIns="0" tIns="0" rIns="0" bIns="0" anchor="t" anchorCtr="0">
                          <a:spAutoFit/>
                        </wps:bodyPr>
                      </wps:wsp>
                      <wps:wsp>
                        <wps:cNvPr id="263" name="Rectangle 37"/>
                        <wps:cNvSpPr>
                          <a:spLocks noChangeArrowheads="1"/>
                        </wps:cNvSpPr>
                        <wps:spPr bwMode="auto">
                          <a:xfrm>
                            <a:off x="953135" y="1052195"/>
                            <a:ext cx="1779905" cy="56515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264" name="Rectangle 38"/>
                        <wps:cNvSpPr>
                          <a:spLocks noChangeArrowheads="1"/>
                        </wps:cNvSpPr>
                        <wps:spPr bwMode="auto">
                          <a:xfrm>
                            <a:off x="953135" y="1052195"/>
                            <a:ext cx="177990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39"/>
                        <wps:cNvSpPr>
                          <a:spLocks noChangeArrowheads="1"/>
                        </wps:cNvSpPr>
                        <wps:spPr bwMode="auto">
                          <a:xfrm>
                            <a:off x="1737360" y="12769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C46DA" w14:textId="286C6285" w:rsidR="007054E0" w:rsidRDefault="007054E0"/>
                          </w:txbxContent>
                        </wps:txbx>
                        <wps:bodyPr rot="0" vert="horz" wrap="none" lIns="0" tIns="0" rIns="0" bIns="0" anchor="t" anchorCtr="0">
                          <a:spAutoFit/>
                        </wps:bodyPr>
                      </wps:wsp>
                      <wps:wsp>
                        <wps:cNvPr id="266" name="Rectangle 40"/>
                        <wps:cNvSpPr>
                          <a:spLocks noChangeArrowheads="1"/>
                        </wps:cNvSpPr>
                        <wps:spPr bwMode="auto">
                          <a:xfrm>
                            <a:off x="2737485" y="1050925"/>
                            <a:ext cx="2745105" cy="565150"/>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41"/>
                        <wps:cNvSpPr>
                          <a:spLocks noChangeArrowheads="1"/>
                        </wps:cNvSpPr>
                        <wps:spPr bwMode="auto">
                          <a:xfrm>
                            <a:off x="2737485" y="1050925"/>
                            <a:ext cx="274510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42"/>
                        <wps:cNvSpPr>
                          <a:spLocks noChangeArrowheads="1"/>
                        </wps:cNvSpPr>
                        <wps:spPr bwMode="auto">
                          <a:xfrm>
                            <a:off x="3684905" y="1267460"/>
                            <a:ext cx="52832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85215" w14:textId="129D4817" w:rsidR="007054E0" w:rsidRPr="00E2234C" w:rsidRDefault="007054E0">
                              <w:pPr>
                                <w:rPr>
                                  <w:sz w:val="26"/>
                                  <w:szCs w:val="26"/>
                                </w:rPr>
                              </w:pPr>
                              <w:r w:rsidRPr="00E2234C">
                                <w:rPr>
                                  <w:rFonts w:ascii="Calibri" w:hAnsi="Calibri" w:cs="Calibri"/>
                                  <w:color w:val="000000"/>
                                  <w:sz w:val="26"/>
                                  <w:szCs w:val="26"/>
                                </w:rPr>
                                <w:t>UL Data</w:t>
                              </w:r>
                            </w:p>
                          </w:txbxContent>
                        </wps:txbx>
                        <wps:bodyPr rot="0" vert="horz" wrap="none" lIns="0" tIns="0" rIns="0" bIns="0" anchor="t" anchorCtr="0">
                          <a:spAutoFit/>
                        </wps:bodyPr>
                      </wps:wsp>
                      <wps:wsp>
                        <wps:cNvPr id="269" name="Rectangle 43"/>
                        <wps:cNvSpPr>
                          <a:spLocks noChangeArrowheads="1"/>
                        </wps:cNvSpPr>
                        <wps:spPr bwMode="auto">
                          <a:xfrm>
                            <a:off x="4244975" y="12674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79493" w14:textId="62C69FCC" w:rsidR="007054E0" w:rsidRPr="00E2234C" w:rsidRDefault="007054E0">
                              <w:pPr>
                                <w:rPr>
                                  <w:sz w:val="26"/>
                                  <w:szCs w:val="26"/>
                                </w:rPr>
                              </w:pPr>
                              <w:r w:rsidRPr="00E2234C">
                                <w:rPr>
                                  <w:rFonts w:ascii="Calibri" w:hAnsi="Calibri" w:cs="Calibri"/>
                                  <w:color w:val="000000"/>
                                  <w:sz w:val="26"/>
                                  <w:szCs w:val="26"/>
                                </w:rPr>
                                <w:t>(</w:t>
                              </w:r>
                            </w:p>
                          </w:txbxContent>
                        </wps:txbx>
                        <wps:bodyPr rot="0" vert="horz" wrap="none" lIns="0" tIns="0" rIns="0" bIns="0" anchor="t" anchorCtr="0">
                          <a:spAutoFit/>
                        </wps:bodyPr>
                      </wps:wsp>
                      <wps:wsp>
                        <wps:cNvPr id="270" name="Rectangle 44"/>
                        <wps:cNvSpPr>
                          <a:spLocks noChangeArrowheads="1"/>
                        </wps:cNvSpPr>
                        <wps:spPr bwMode="auto">
                          <a:xfrm>
                            <a:off x="4293870" y="1267460"/>
                            <a:ext cx="1866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0E7F0" w14:textId="2EE5995A" w:rsidR="007054E0" w:rsidRPr="00E2234C" w:rsidRDefault="007054E0">
                              <w:pPr>
                                <w:rPr>
                                  <w:sz w:val="26"/>
                                  <w:szCs w:val="26"/>
                                </w:rPr>
                              </w:pPr>
                              <w:r w:rsidRPr="00E2234C">
                                <w:rPr>
                                  <w:rFonts w:ascii="Calibri" w:hAnsi="Calibri" w:cs="Calibri"/>
                                  <w:color w:val="000000"/>
                                  <w:sz w:val="26"/>
                                  <w:szCs w:val="26"/>
                                </w:rPr>
                                <w:t>UE</w:t>
                              </w:r>
                            </w:p>
                          </w:txbxContent>
                        </wps:txbx>
                        <wps:bodyPr rot="0" vert="horz" wrap="none" lIns="0" tIns="0" rIns="0" bIns="0" anchor="t" anchorCtr="0">
                          <a:spAutoFit/>
                        </wps:bodyPr>
                      </wps:wsp>
                      <wps:wsp>
                        <wps:cNvPr id="271" name="Rectangle 45"/>
                        <wps:cNvSpPr>
                          <a:spLocks noChangeArrowheads="1"/>
                        </wps:cNvSpPr>
                        <wps:spPr bwMode="auto">
                          <a:xfrm>
                            <a:off x="4480687" y="1273556"/>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5ECA7" w14:textId="5E867CDE" w:rsidR="007054E0" w:rsidRPr="00E2234C" w:rsidRDefault="007054E0">
                              <w:pPr>
                                <w:rPr>
                                  <w:sz w:val="26"/>
                                  <w:szCs w:val="26"/>
                                </w:rPr>
                              </w:pPr>
                              <w:r w:rsidRPr="00E2234C">
                                <w:rPr>
                                  <w:rFonts w:ascii="Calibri" w:hAnsi="Calibri" w:cs="Calibri"/>
                                  <w:color w:val="000000"/>
                                  <w:sz w:val="26"/>
                                  <w:szCs w:val="26"/>
                                </w:rPr>
                                <w:t>)</w:t>
                              </w:r>
                            </w:p>
                          </w:txbxContent>
                        </wps:txbx>
                        <wps:bodyPr rot="0" vert="horz" wrap="none" lIns="0" tIns="0" rIns="0" bIns="0" anchor="t" anchorCtr="0">
                          <a:spAutoFit/>
                        </wps:bodyPr>
                      </wps:wsp>
                      <wps:wsp>
                        <wps:cNvPr id="272" name="Rectangle 46"/>
                        <wps:cNvSpPr>
                          <a:spLocks noChangeArrowheads="1"/>
                        </wps:cNvSpPr>
                        <wps:spPr bwMode="auto">
                          <a:xfrm>
                            <a:off x="5018405" y="0"/>
                            <a:ext cx="422275" cy="56642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273" name="Rectangle 47"/>
                        <wps:cNvSpPr>
                          <a:spLocks noChangeArrowheads="1"/>
                        </wps:cNvSpPr>
                        <wps:spPr bwMode="auto">
                          <a:xfrm>
                            <a:off x="5018405" y="0"/>
                            <a:ext cx="422275" cy="5664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Rectangle 48"/>
                        <wps:cNvSpPr>
                          <a:spLocks noChangeArrowheads="1"/>
                        </wps:cNvSpPr>
                        <wps:spPr bwMode="auto">
                          <a:xfrm>
                            <a:off x="5123180" y="21653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C04EE" w14:textId="2E41C234" w:rsidR="007054E0" w:rsidRDefault="007054E0"/>
                          </w:txbxContent>
                        </wps:txbx>
                        <wps:bodyPr rot="0" vert="horz" wrap="none" lIns="0" tIns="0" rIns="0" bIns="0" anchor="t" anchorCtr="0">
                          <a:spAutoFit/>
                        </wps:bodyPr>
                      </wps:wsp>
                      <wps:wsp>
                        <wps:cNvPr id="275" name="Rectangle 49"/>
                        <wps:cNvSpPr>
                          <a:spLocks noChangeArrowheads="1"/>
                        </wps:cNvSpPr>
                        <wps:spPr bwMode="auto">
                          <a:xfrm>
                            <a:off x="16510" y="1052195"/>
                            <a:ext cx="936625" cy="565150"/>
                          </a:xfrm>
                          <a:prstGeom prst="rect">
                            <a:avLst/>
                          </a:prstGeom>
                          <a:solidFill>
                            <a:srgbClr val="92D050"/>
                          </a:solidFill>
                          <a:ln>
                            <a:noFill/>
                          </a:ln>
                        </wps:spPr>
                        <wps:bodyPr rot="0" vert="horz" wrap="square" lIns="91440" tIns="45720" rIns="91440" bIns="45720" anchor="t" anchorCtr="0" upright="1">
                          <a:noAutofit/>
                        </wps:bodyPr>
                      </wps:wsp>
                      <wps:wsp>
                        <wps:cNvPr id="276" name="Rectangle 50"/>
                        <wps:cNvSpPr>
                          <a:spLocks noChangeArrowheads="1"/>
                        </wps:cNvSpPr>
                        <wps:spPr bwMode="auto">
                          <a:xfrm>
                            <a:off x="16510" y="1052195"/>
                            <a:ext cx="93662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Rectangle 51"/>
                        <wps:cNvSpPr>
                          <a:spLocks noChangeArrowheads="1"/>
                        </wps:cNvSpPr>
                        <wps:spPr bwMode="auto">
                          <a:xfrm>
                            <a:off x="195453" y="1234440"/>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C3DCC" w14:textId="6D1253D5" w:rsidR="007054E0" w:rsidRPr="00E2234C" w:rsidRDefault="007054E0">
                              <w:pPr>
                                <w:rPr>
                                  <w:sz w:val="26"/>
                                  <w:szCs w:val="26"/>
                                </w:rPr>
                              </w:pPr>
                              <w:r>
                                <w:rPr>
                                  <w:rFonts w:ascii="Calibri" w:hAnsi="Calibri" w:cs="Calibri"/>
                                  <w:color w:val="000000"/>
                                  <w:sz w:val="26"/>
                                  <w:szCs w:val="26"/>
                                </w:rPr>
                                <w:t>D</w:t>
                              </w:r>
                              <w:r w:rsidRPr="00E2234C">
                                <w:rPr>
                                  <w:rFonts w:ascii="Calibri" w:hAnsi="Calibri" w:cs="Calibri"/>
                                  <w:color w:val="000000"/>
                                  <w:sz w:val="26"/>
                                  <w:szCs w:val="26"/>
                                </w:rPr>
                                <w:t>L</w:t>
                              </w:r>
                            </w:p>
                          </w:txbxContent>
                        </wps:txbx>
                        <wps:bodyPr rot="0" vert="horz" wrap="none" lIns="0" tIns="0" rIns="0" bIns="0" anchor="t" anchorCtr="0">
                          <a:spAutoFit/>
                        </wps:bodyPr>
                      </wps:wsp>
                      <wps:wsp>
                        <wps:cNvPr id="278" name="Rectangle 52"/>
                        <wps:cNvSpPr>
                          <a:spLocks noChangeArrowheads="1"/>
                        </wps:cNvSpPr>
                        <wps:spPr bwMode="auto">
                          <a:xfrm>
                            <a:off x="468376" y="1240409"/>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9E4C0" w14:textId="0C4104C3" w:rsidR="007054E0" w:rsidRPr="00E2234C" w:rsidRDefault="007054E0">
                              <w:pPr>
                                <w:rPr>
                                  <w:sz w:val="26"/>
                                  <w:szCs w:val="26"/>
                                </w:rPr>
                              </w:pPr>
                              <w:r>
                                <w:rPr>
                                  <w:rFonts w:ascii="Calibri" w:hAnsi="Calibri" w:cs="Calibri"/>
                                  <w:color w:val="000000"/>
                                  <w:sz w:val="26"/>
                                  <w:szCs w:val="26"/>
                                </w:rPr>
                                <w:t>CTRL</w:t>
                              </w:r>
                            </w:p>
                          </w:txbxContent>
                        </wps:txbx>
                        <wps:bodyPr rot="0" vert="horz" wrap="none" lIns="0" tIns="0" rIns="0" bIns="0" anchor="t" anchorCtr="0">
                          <a:spAutoFit/>
                        </wps:bodyPr>
                      </wps:wsp>
                      <wps:wsp>
                        <wps:cNvPr id="279" name="Rectangle 53"/>
                        <wps:cNvSpPr>
                          <a:spLocks noChangeArrowheads="1"/>
                        </wps:cNvSpPr>
                        <wps:spPr bwMode="auto">
                          <a:xfrm>
                            <a:off x="556260" y="1276985"/>
                            <a:ext cx="431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88E22" w14:textId="768E204E" w:rsidR="007054E0" w:rsidRDefault="007054E0">
                              <w:r>
                                <w:rPr>
                                  <w:rFonts w:ascii="Calibri" w:hAnsi="Calibri" w:cs="Calibri"/>
                                  <w:color w:val="000000"/>
                                  <w:sz w:val="30"/>
                                  <w:szCs w:val="30"/>
                                </w:rPr>
                                <w:t xml:space="preserve"> </w:t>
                              </w:r>
                            </w:p>
                          </w:txbxContent>
                        </wps:txbx>
                        <wps:bodyPr rot="0" vert="horz" wrap="none" lIns="0" tIns="0" rIns="0" bIns="0" anchor="t" anchorCtr="0">
                          <a:spAutoFit/>
                        </wps:bodyPr>
                      </wps:wsp>
                      <wps:wsp>
                        <wps:cNvPr id="281" name="Rectangle 55"/>
                        <wps:cNvSpPr>
                          <a:spLocks noChangeArrowheads="1"/>
                        </wps:cNvSpPr>
                        <wps:spPr bwMode="auto">
                          <a:xfrm>
                            <a:off x="790575" y="1276985"/>
                            <a:ext cx="431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18A39" w14:textId="457A4C0B" w:rsidR="007054E0" w:rsidRDefault="007054E0">
                              <w:r>
                                <w:rPr>
                                  <w:rFonts w:ascii="Calibri" w:hAnsi="Calibri" w:cs="Calibri"/>
                                  <w:color w:val="000000"/>
                                  <w:sz w:val="30"/>
                                  <w:szCs w:val="30"/>
                                </w:rPr>
                                <w:t xml:space="preserve"> </w:t>
                              </w:r>
                            </w:p>
                          </w:txbxContent>
                        </wps:txbx>
                        <wps:bodyPr rot="0" vert="horz" wrap="none" lIns="0" tIns="0" rIns="0" bIns="0" anchor="t" anchorCtr="0">
                          <a:spAutoFit/>
                        </wps:bodyPr>
                      </wps:wsp>
                      <wps:wsp>
                        <wps:cNvPr id="282" name="Rectangle 56"/>
                        <wps:cNvSpPr>
                          <a:spLocks noChangeArrowheads="1"/>
                        </wps:cNvSpPr>
                        <wps:spPr bwMode="auto">
                          <a:xfrm>
                            <a:off x="5484495" y="1056005"/>
                            <a:ext cx="831850" cy="565785"/>
                          </a:xfrm>
                          <a:prstGeom prst="rect">
                            <a:avLst/>
                          </a:prstGeom>
                          <a:solidFill>
                            <a:srgbClr val="FFFF00"/>
                          </a:solidFill>
                          <a:ln>
                            <a:noFill/>
                          </a:ln>
                        </wps:spPr>
                        <wps:bodyPr rot="0" vert="horz" wrap="square" lIns="91440" tIns="45720" rIns="91440" bIns="45720" anchor="t" anchorCtr="0" upright="1">
                          <a:noAutofit/>
                        </wps:bodyPr>
                      </wps:wsp>
                      <wps:wsp>
                        <wps:cNvPr id="283" name="Rectangle 57"/>
                        <wps:cNvSpPr>
                          <a:spLocks noChangeArrowheads="1"/>
                        </wps:cNvSpPr>
                        <wps:spPr bwMode="auto">
                          <a:xfrm>
                            <a:off x="5484495" y="1056005"/>
                            <a:ext cx="831850" cy="56578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Rectangle 58"/>
                        <wps:cNvSpPr>
                          <a:spLocks noChangeArrowheads="1"/>
                        </wps:cNvSpPr>
                        <wps:spPr bwMode="auto">
                          <a:xfrm>
                            <a:off x="5671820" y="1208405"/>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8C18F" w14:textId="374CBD46" w:rsidR="007054E0" w:rsidRPr="00E3702B" w:rsidRDefault="007054E0">
                              <w:pPr>
                                <w:rPr>
                                  <w:sz w:val="26"/>
                                  <w:szCs w:val="26"/>
                                </w:rPr>
                              </w:pPr>
                              <w:r>
                                <w:rPr>
                                  <w:rFonts w:ascii="Calibri" w:hAnsi="Calibri" w:cs="Calibri"/>
                                  <w:color w:val="000000"/>
                                  <w:sz w:val="26"/>
                                  <w:szCs w:val="26"/>
                                </w:rPr>
                                <w:t>UL CTRL</w:t>
                              </w:r>
                            </w:p>
                          </w:txbxContent>
                        </wps:txbx>
                        <wps:bodyPr rot="0" vert="horz" wrap="none" lIns="0" tIns="0" rIns="0" bIns="0" anchor="t" anchorCtr="0">
                          <a:spAutoFit/>
                        </wps:bodyPr>
                      </wps:wsp>
                      <wps:wsp>
                        <wps:cNvPr id="287" name="Rectangle 61"/>
                        <wps:cNvSpPr>
                          <a:spLocks noChangeArrowheads="1"/>
                        </wps:cNvSpPr>
                        <wps:spPr bwMode="auto">
                          <a:xfrm>
                            <a:off x="6002020" y="12769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78ECA" w14:textId="34E688B5" w:rsidR="007054E0" w:rsidRDefault="007054E0"/>
                          </w:txbxContent>
                        </wps:txbx>
                        <wps:bodyPr rot="0" vert="horz" wrap="none" lIns="0" tIns="0" rIns="0" bIns="0" anchor="t" anchorCtr="0">
                          <a:spAutoFit/>
                        </wps:bodyPr>
                      </wps:wsp>
                      <wps:wsp>
                        <wps:cNvPr id="288" name="Rectangle 62"/>
                        <wps:cNvSpPr>
                          <a:spLocks noChangeArrowheads="1"/>
                        </wps:cNvSpPr>
                        <wps:spPr bwMode="auto">
                          <a:xfrm>
                            <a:off x="2343785" y="0"/>
                            <a:ext cx="421640" cy="56642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289" name="Rectangle 63"/>
                        <wps:cNvSpPr>
                          <a:spLocks noChangeArrowheads="1"/>
                        </wps:cNvSpPr>
                        <wps:spPr bwMode="auto">
                          <a:xfrm>
                            <a:off x="2343785" y="0"/>
                            <a:ext cx="421640" cy="5664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F0DC58B" id="Canvas 291" o:spid="_x0000_s1026" editas="canvas" style="position:absolute;margin-left:-7.5pt;margin-top:4pt;width:504.1pt;height:130.65pt;z-index:251661312" coordsize="79482,20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">
                <v:shape id="_x0000_s1027" type="#_x0000_t75" style="position:absolute;width:79482;height:20599;visibility:visible;mso-wrap-style:square">
                  <v:fill o:detectmouseclick="t"/>
                  <v:path o:connecttype="none"/>
                </v:shape>
                <v:rect id="Rectangle 7" o:spid="_x0000_s1028" style="position:absolute;left:393;top:31;width:9373;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1cNMMA&#10;AADcAAAADwAAAGRycy9kb3ducmV2LnhtbESPS4vCQBCE74L/YWhhbzrxgUrWUURx8arxcW0ybRI2&#10;0xMyY5L99zuC4LGoqq+o1aYzpWiodoVlBeNRBII4tbrgTMElOQyXIJxH1lhaJgV/5GCz7vdWGGvb&#10;8omas89EgLCLUUHufRVL6dKcDLqRrYiD97C1QR9knUldYxvgppSTKJpLgwWHhRwr2uWU/p6fRsHt&#10;oKvktCuft+3ip31c0/2suSdKfQ267TcIT53/hN/to1YwmU7hdSYcAb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1cNMMAAADcAAAADwAAAAAAAAAAAAAAAACYAgAAZHJzL2Rv&#10;d25yZXYueG1sUEsFBgAAAAAEAAQA9QAAAIgDAAAAAA==&#10;" fillcolor="#92d050" stroked="f"/>
                <v:rect id="Rectangle 8" o:spid="_x0000_s1029" style="position:absolute;left:393;top:31;width:9373;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xXMYA&#10;AADcAAAADwAAAGRycy9kb3ducmV2LnhtbESP3WrCQBSE7wu+w3IEb0rdNC0i0VVESLEUImoLvTxk&#10;j0kwezZkNz99+26h4OUwM98w6+1oatFT6yrLCp7nEQji3OqKCwWfl/RpCcJ5ZI21ZVLwQw62m8nD&#10;GhNtBz5Rf/aFCBB2CSoovW8SKV1ekkE3tw1x8K62NeiDbAupWxwC3NQyjqKFNFhxWCixoX1J+e3c&#10;GQXcVRL740f0fsy+MX18y/ztK1NqNh13KxCeRn8P/7cPWkH88gp/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4xXMYAAADcAAAADwAAAAAAAAAAAAAAAACYAgAAZHJz&#10;L2Rvd25yZXYueG1sUEsFBgAAAAAEAAQA9QAAAIsDAAAAAA==&#10;" filled="f" strokeweight=".25pt">
                  <v:stroke joinstyle="round" endcap="round"/>
                </v:rect>
                <v:rect id="Rectangle 9" o:spid="_x0000_s1030" style="position:absolute;left:2043;top:1896;width:171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14:paraId="69E27445" w14:textId="120BD072" w:rsidR="007054E0" w:rsidRPr="00E2234C" w:rsidRDefault="007054E0">
                        <w:pPr>
                          <w:rPr>
                            <w:sz w:val="26"/>
                            <w:szCs w:val="26"/>
                          </w:rPr>
                        </w:pPr>
                        <w:r w:rsidRPr="00E2234C">
                          <w:rPr>
                            <w:rFonts w:ascii="Calibri" w:hAnsi="Calibri" w:cs="Calibri"/>
                            <w:color w:val="000000"/>
                            <w:sz w:val="26"/>
                            <w:szCs w:val="26"/>
                          </w:rPr>
                          <w:t xml:space="preserve">DL </w:t>
                        </w:r>
                      </w:p>
                    </w:txbxContent>
                  </v:textbox>
                </v:rect>
                <v:rect id="Rectangle 10" o:spid="_x0000_s1031" style="position:absolute;left:4575;top:1884;width:327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14:paraId="2CA2915E" w14:textId="5B5BC5D0" w:rsidR="007054E0" w:rsidRPr="00E2234C" w:rsidRDefault="007054E0" w:rsidP="00927232">
                        <w:pPr>
                          <w:jc w:val="center"/>
                          <w:rPr>
                            <w:sz w:val="26"/>
                            <w:szCs w:val="26"/>
                          </w:rPr>
                        </w:pPr>
                        <w:r>
                          <w:rPr>
                            <w:rFonts w:ascii="Calibri" w:hAnsi="Calibri" w:cs="Calibri"/>
                            <w:color w:val="000000"/>
                            <w:sz w:val="26"/>
                            <w:szCs w:val="26"/>
                          </w:rPr>
                          <w:t>CTRL</w:t>
                        </w:r>
                      </w:p>
                    </w:txbxContent>
                  </v:textbox>
                </v:rect>
                <v:rect id="Rectangle 14" o:spid="_x0000_s1032" style="position:absolute;left:9766;top:31;width:4223;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r8sQA&#10;AADcAAAADwAAAGRycy9kb3ducmV2LnhtbERPTWvCQBC9F/wPywi9lLpRSlOiq4hU8BJpowePQ3aa&#10;hGZnY3ZNYn599yD0+Hjfq81gatFR6yrLCuazCARxbnXFhYLzaf/6AcJ5ZI21ZVJwJweb9eRphYm2&#10;PX9Tl/lChBB2CSoovW8SKV1ekkE3sw1x4H5sa9AH2BZSt9iHcFPLRRS9S4MVh4YSG9qVlP9mN6Pg&#10;65imcbaPX65bjsZ8/Lxdrh0p9TwdtksQngb/L364D1rB4i3MD2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ca/LEAAAA3AAAAA8AAAAAAAAAAAAAAAAAmAIAAGRycy9k&#10;b3ducmV2LnhtbFBLBQYAAAAABAAEAPUAAACJAwAAAAA=&#10;" fillcolor="#f2f2f2 [3052]" stroked="f"/>
                <v:rect id="Rectangle 15" o:spid="_x0000_s1033" style="position:absolute;left:9766;top:31;width:4223;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hucQA&#10;AADcAAAADwAAAGRycy9kb3ducmV2LnhtbESPQYvCMBSE74L/IbyFvYimioh0jbIIistCxarg8dG8&#10;bYvNS2li7f57Iwgeh5n5hlmsOlOJlhpXWlYwHkUgiDOrS84VnI6b4RyE88gaK8uk4J8crJb93gJj&#10;be98oDb1uQgQdjEqKLyvYyldVpBBN7I1cfD+bGPQB9nkUjd4D3BTyUkUzaTBksNCgTWtC8qu6c0o&#10;4Fspsd3/Rj/75IKbwTbx13Oi1OdH9/0FwlPn3+FXe6cVTKZjeJ4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4bnEAAAA3AAAAA8AAAAAAAAAAAAAAAAAmAIAAGRycy9k&#10;b3ducmV2LnhtbFBLBQYAAAAABAAEAPUAAACJAwAAAAA=&#10;" filled="f" strokeweight=".25pt">
                  <v:stroke joinstyle="round" endcap="round"/>
                </v:rect>
                <v:rect id="Rectangle 17" o:spid="_x0000_s1034" style="position:absolute;left:13989;top:31;width:9366;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CocMA&#10;AADcAAAADwAAAGRycy9kb3ducmV2LnhtbESPwWrDMBBE74X8g9hCb43ctJTEjRJCINAe4+YDFmtt&#10;mVgr19o4Sr++KhR6HGbmDbPeJt+ricbYBTbwNC9AEdfBdtwaOH0eHpegoiBb7AOTgRtF2G5md2ss&#10;bbjykaZKWpUhHEs04ESGUutYO/IY52Egzl4TRo+S5dhqO+I1w32vF0Xxqj12nBccDrR3VJ+rizeQ&#10;mq90+GjCJHH1Leeju1UX3BvzcJ92b6CEkvyH/9rv1sDi5Rl+z+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KCocMAAADcAAAADwAAAAAAAAAAAAAAAACYAgAAZHJzL2Rv&#10;d25yZXYueG1sUEsFBgAAAAAEAAQA9QAAAIgDAAAAAA==&#10;" fillcolor="#548bd4" stroked="f"/>
                <v:rect id="Rectangle 18" o:spid="_x0000_s1035" style="position:absolute;left:13989;top:31;width:9366;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hCIcUA&#10;AADcAAAADwAAAGRycy9kb3ducmV2LnhtbESPQWvCQBSE7wX/w/IKvRTdNEgpqasUwdIiREwVPD6y&#10;r0kw+zbsbmL6711B6HGYmW+YxWo0rRjI+caygpdZAoK4tLrhSsHhZzN9A+EDssbWMin4Iw+r5eRh&#10;gZm2F97TUIRKRAj7DBXUIXSZlL6syaCf2Y44er/WGQxRukpqh5cIN61Mk+RVGmw4LtTY0bqm8lz0&#10;RgH3jcRht02+d/kJN8+feTgfc6WeHsePdxCBxvAfvre/tIJ0PofbmXg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EIhxQAAANwAAAAPAAAAAAAAAAAAAAAAAJgCAABkcnMv&#10;ZG93bnJldi54bWxQSwUGAAAAAAQABAD1AAAAigMAAAAA&#10;" filled="f" strokeweight=".25pt">
                  <v:stroke joinstyle="round" endcap="round"/>
                </v:rect>
                <v:rect id="Rectangle 19" o:spid="_x0000_s1036" style="position:absolute;left:16148;top:666;width:5848;height:5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JvcYA&#10;AADcAAAADwAAAGRycy9kb3ducmV2LnhtbESPQWvCQBSE74X+h+UJvRTdNFi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OJvcYAAADcAAAADwAAAAAAAAAAAAAAAACYAgAAZHJz&#10;L2Rvd25yZXYueG1sUEsFBgAAAAAEAAQA9QAAAIsDAAAAAA==&#10;" filled="f" stroked="f">
                  <v:textbox style="mso-fit-shape-to-text:t" inset="0,0,0,0">
                    <w:txbxContent>
                      <w:p w14:paraId="28FDAC0C" w14:textId="7F0A7A53" w:rsidR="007054E0" w:rsidRPr="00E2234C" w:rsidRDefault="007054E0" w:rsidP="00E2234C">
                        <w:pPr>
                          <w:jc w:val="center"/>
                          <w:rPr>
                            <w:sz w:val="26"/>
                            <w:szCs w:val="26"/>
                          </w:rPr>
                        </w:pPr>
                        <w:r w:rsidRPr="00E2234C">
                          <w:rPr>
                            <w:rFonts w:ascii="Calibri" w:hAnsi="Calibri" w:cs="Calibri"/>
                            <w:color w:val="000000"/>
                            <w:sz w:val="26"/>
                            <w:szCs w:val="26"/>
                          </w:rPr>
                          <w:t xml:space="preserve">DL </w:t>
                        </w:r>
                        <w:r>
                          <w:rPr>
                            <w:rFonts w:ascii="Calibri" w:hAnsi="Calibri" w:cs="Calibri"/>
                            <w:color w:val="000000"/>
                            <w:sz w:val="26"/>
                            <w:szCs w:val="26"/>
                          </w:rPr>
                          <w:t>DRS (UE)</w:t>
                        </w:r>
                      </w:p>
                    </w:txbxContent>
                  </v:textbox>
                </v:rect>
                <v:rect id="Rectangle 23" o:spid="_x0000_s1037" style="position:absolute;left:27654;top:31;width:22491;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aiD8UA&#10;AADcAAAADwAAAGRycy9kb3ducmV2LnhtbESPQWvCQBSE74L/YXmCN90YpNTUVURUPIhi9ODxNfua&#10;hGbfxuyqqb++Wyh4HGa+GWY6b00l7tS40rKC0TACQZxZXXKu4HxaD95BOI+ssbJMCn7IwXzW7Uwx&#10;0fbBR7qnPhehhF2CCgrv60RKlxVk0A1tTRy8L9sY9EE2udQNPkK5qWQcRW/SYMlhocCalgVl3+nN&#10;KIh38WVjV5vy+Xnh0dXuD1FaH5Tq99rFBwhPrX+F/+mtDtx4An9nw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qIPxQAAANwAAAAPAAAAAAAAAAAAAAAAAJgCAABkcnMv&#10;ZG93bnJldi54bWxQSwUGAAAAAAQABAD1AAAAigMAAAAA&#10;" fillcolor="#ffc000" stroked="f"/>
                <v:rect id="Rectangle 24" o:spid="_x0000_s1038" style="position:absolute;left:27654;top:31;width:22491;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S/8AA&#10;AADcAAAADwAAAGRycy9kb3ducmV2LnhtbERPy4rCMBTdD/gP4QpuBk0VRqQaRQRFGaj4ApeX5toW&#10;m5vSxFr/3iwEl4fzni1aU4qGaldYVjAcRCCIU6sLzhScT+v+BITzyBpLy6TgRQ4W887PDGNtn3yg&#10;5ugzEULYxagg976KpXRpTgbdwFbEgbvZ2qAPsM6krvEZwk0pR1E0lgYLDg05VrTKKb0fH0YBPwqJ&#10;zf4/2u2TK65/N4m/XxKlet12OQXhqfVf8ce91QpGf2F+OBOOg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S/8AAAADcAAAADwAAAAAAAAAAAAAAAACYAgAAZHJzL2Rvd25y&#10;ZXYueG1sUEsFBgAAAAAEAAQA9QAAAIUDAAAAAA==&#10;" filled="f" strokeweight=".25pt">
                  <v:stroke joinstyle="round" endcap="round"/>
                </v:rect>
                <v:rect id="Rectangle 25" o:spid="_x0000_s1039" style="position:absolute;left:35255;top:1854;width:9042;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EZY8YA&#10;AADcAAAADwAAAGRycy9kb3ducmV2LnhtbESPQWvCQBSE70L/w/IKvYhuDFQ0ZiNFEHooiLGHentk&#10;X7Nps29DdjWpv75bKHgcZuYbJt+OthVX6n3jWMFinoAgrpxuuFbwftrPViB8QNbYOiYFP+RhWzxM&#10;csy0G/hI1zLUIkLYZ6jAhNBlUvrKkEU/dx1x9D5dbzFE2ddS9zhEuG1lmiRLabHhuGCwo52h6ru8&#10;WAX7w0dDfJPH6Xo1uK8qPZfmrVPq6XF82YAINIZ7+L/9qhWkzwv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EZY8YAAADcAAAADwAAAAAAAAAAAAAAAACYAgAAZHJz&#10;L2Rvd25yZXYueG1sUEsFBgAAAAAEAAQA9QAAAIsDAAAAAA==&#10;" filled="f" stroked="f">
                  <v:textbox style="mso-fit-shape-to-text:t" inset="0,0,0,0">
                    <w:txbxContent>
                      <w:p w14:paraId="5F7250D4" w14:textId="3A6A88D3" w:rsidR="007054E0" w:rsidRPr="00E2234C" w:rsidRDefault="007054E0">
                        <w:pPr>
                          <w:rPr>
                            <w:sz w:val="26"/>
                            <w:szCs w:val="26"/>
                          </w:rPr>
                        </w:pPr>
                        <w:r w:rsidRPr="00E2234C">
                          <w:rPr>
                            <w:rFonts w:ascii="Calibri" w:hAnsi="Calibri" w:cs="Calibri"/>
                            <w:color w:val="000000"/>
                            <w:sz w:val="26"/>
                            <w:szCs w:val="26"/>
                          </w:rPr>
                          <w:t>DL</w:t>
                        </w:r>
                        <w:r>
                          <w:rPr>
                            <w:rFonts w:ascii="Calibri" w:hAnsi="Calibri" w:cs="Calibri"/>
                            <w:color w:val="000000"/>
                            <w:sz w:val="26"/>
                            <w:szCs w:val="26"/>
                          </w:rPr>
                          <w:t xml:space="preserve"> Data (BS)  </w:t>
                        </w:r>
                      </w:p>
                    </w:txbxContent>
                  </v:textbox>
                </v:rect>
                <v:rect id="Rectangle 26" o:spid="_x0000_s1040" style="position:absolute;left:36595;top:2260;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14:paraId="1625A43A" w14:textId="25C58D6E" w:rsidR="007054E0" w:rsidRDefault="007054E0"/>
                    </w:txbxContent>
                  </v:textbox>
                </v:rect>
                <v:rect id="Rectangle 31" o:spid="_x0000_s1041" style="position:absolute;left:54508;width:831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hOcQA&#10;AADcAAAADwAAAGRycy9kb3ducmV2LnhtbESPQWvCQBSE70L/w/IKvdWNQtoS3YRWsXi0VtTjI/vM&#10;ps2+jdmtxn/vFgSPw8x8w0yL3jbiRJ2vHSsYDRMQxKXTNVcKNt+L5zcQPiBrbByTggt5KPKHwRQz&#10;7c78Rad1qESEsM9QgQmhzaT0pSGLfuha4ugdXGcxRNlVUnd4jnDbyHGSvEiLNccFgy3NDJW/6z+r&#10;YL/abT+MXVGfpv7zuLRzN0p+lHp67N8nIAL14R6+tZdawTh9hf8z8Qj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DITnEAAAA3AAAAA8AAAAAAAAAAAAAAAAAmAIAAGRycy9k&#10;b3ducmV2LnhtbFBLBQYAAAAABAAEAPUAAACJAwAAAAA=&#10;" fillcolor="yellow" stroked="f"/>
                <v:rect id="Rectangle 32" o:spid="_x0000_s1042" style="position:absolute;left:54508;width:831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ze+cAA&#10;AADcAAAADwAAAGRycy9kb3ducmV2LnhtbERPy4rCMBTdD/gP4QpuBk0VRqQaRQRFGaj4ApeX5toW&#10;m5vSxFr/3iwEl4fzni1aU4qGaldYVjAcRCCIU6sLzhScT+v+BITzyBpLy6TgRQ4W887PDGNtn3yg&#10;5ugzEULYxagg976KpXRpTgbdwFbEgbvZ2qAPsM6krvEZwk0pR1E0lgYLDg05VrTKKb0fH0YBPwqJ&#10;zf4/2u2TK65/N4m/XxKlet12OQXhqfVf8ce91QpGf2FtOBOOg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hze+cAAAADcAAAADwAAAAAAAAAAAAAAAACYAgAAZHJzL2Rvd25y&#10;ZXYueG1sUEsFBgAAAAAEAAQA9QAAAIUDAAAAAA==&#10;" filled="f" strokeweight=".25pt">
                  <v:stroke joinstyle="round" endcap="round"/>
                </v:rect>
                <v:rect id="Rectangle 33" o:spid="_x0000_s1043" style="position:absolute;left:56629;top:1682;width:540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14:paraId="716F2B6F" w14:textId="5056E750" w:rsidR="007054E0" w:rsidRPr="00E3702B" w:rsidRDefault="007054E0" w:rsidP="00E3702B">
                        <w:pPr>
                          <w:jc w:val="both"/>
                          <w:rPr>
                            <w:sz w:val="26"/>
                            <w:szCs w:val="26"/>
                          </w:rPr>
                        </w:pPr>
                        <w:r>
                          <w:rPr>
                            <w:rFonts w:ascii="Calibri" w:hAnsi="Calibri" w:cs="Calibri"/>
                            <w:color w:val="000000"/>
                            <w:sz w:val="26"/>
                            <w:szCs w:val="26"/>
                          </w:rPr>
                          <w:t>UL CTRL</w:t>
                        </w:r>
                      </w:p>
                    </w:txbxContent>
                  </v:textbox>
                </v:rect>
                <v:rect id="Rectangle 35" o:spid="_x0000_s1044" style="position:absolute;left:57677;top:2165;width:5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10B13FD8" w14:textId="759C5AAD" w:rsidR="007054E0" w:rsidRDefault="007054E0"/>
                    </w:txbxContent>
                  </v:textbox>
                </v:rect>
                <v:rect id="Rectangle 36" o:spid="_x0000_s1045" style="position:absolute;left:59728;top:2165;width:5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30E56CF1" w14:textId="29321133" w:rsidR="007054E0" w:rsidRDefault="007054E0"/>
                    </w:txbxContent>
                  </v:textbox>
                </v:rect>
                <v:rect id="Rectangle 37" o:spid="_x0000_s1046" style="position:absolute;left:9531;top:10521;width:17799;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p5cUA&#10;AADcAAAADwAAAGRycy9kb3ducmV2LnhtbESPQYvCMBSE78L+h/AWvIimKqh0jSKi4MVFu3vY46N5&#10;tsXmpTaxVn+9WRA8DjPzDTNftqYUDdWusKxgOIhAEKdWF5wp+P3Z9mcgnEfWWFomBXdysFx8dOYY&#10;a3vjIzWJz0SAsItRQe59FUvp0pwMuoGtiIN3srVBH2SdSV3jLcBNKUdRNJEGCw4LOVa0zik9J1ej&#10;4PC930+T7bR3WXH0SB+b69+lIaW6n+3qC4Sn1r/Dr/ZOKxhNxvB/Jh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6nlxQAAANwAAAAPAAAAAAAAAAAAAAAAAJgCAABkcnMv&#10;ZG93bnJldi54bWxQSwUGAAAAAAQABAD1AAAAigMAAAAA&#10;" fillcolor="#f2f2f2 [3052]" stroked="f"/>
                <v:rect id="Rectangle 38" o:spid="_x0000_s1047" style="position:absolute;left:9531;top:10521;width:17799;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eQcMA&#10;AADcAAAADwAAAGRycy9kb3ducmV2LnhtbESP3YrCMBSE7xd8h3AEb0TTlUWkGkUEF2Wh4h94eWiO&#10;bbE5KU2s9e2NIOzlMDPfMLNFa0rRUO0Kywq+hxEI4tTqgjMFp+N6MAHhPLLG0jIpeJKDxbzzNcNY&#10;2wfvqTn4TAQIuxgV5N5XsZQuzcmgG9qKOHhXWxv0QdaZ1DU+AtyUchRFY2mw4LCQY0WrnNLb4W4U&#10;8L2Q2Oz+ou0uueC6/5v42zlRqtdtl1MQnlr/H/60N1rBaPwD7zPhCM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0eQcMAAADcAAAADwAAAAAAAAAAAAAAAACYAgAAZHJzL2Rv&#10;d25yZXYueG1sUEsFBgAAAAAEAAQA9QAAAIgDAAAAAA==&#10;" filled="f" strokeweight=".25pt">
                  <v:stroke joinstyle="round" endcap="round"/>
                </v:rect>
                <v:rect id="Rectangle 39" o:spid="_x0000_s1048" style="position:absolute;left:17373;top:12769;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14:paraId="4B8C46DA" w14:textId="286C6285" w:rsidR="007054E0" w:rsidRDefault="007054E0"/>
                    </w:txbxContent>
                  </v:textbox>
                </v:rect>
                <v:rect id="Rectangle 40" o:spid="_x0000_s1049" style="position:absolute;left:27374;top:10509;width:27451;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MScQA&#10;AADcAAAADwAAAGRycy9kb3ducmV2LnhtbESPQUsDMRSE74X+h/AK3rpZ97DK2rRIodBT0VXq9Zk8&#10;N6ubl22Stuu/N4LgcZiZb5jVZnKDuFCIvWcFt0UJglh703On4PVlt7wHEROywcEzKfimCJv1fLbC&#10;xvgrP9OlTZ3IEI4NKrApjY2UUVtyGAs/EmfvwweHKcvQSRPwmuFukFVZ1tJhz3nB4khbS/qrPTsF&#10;YXyqPg/67WSrrbbl8fTenvd3St0spscHEImm9B/+a++Ngqqu4fdMP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SDEnEAAAA3AAAAA8AAAAAAAAAAAAAAAAAmAIAAGRycy9k&#10;b3ducmV2LnhtbFBLBQYAAAAABAAEAPUAAACJAwAAAAA=&#10;" fillcolor="#0070c0" stroked="f"/>
                <v:rect id="Rectangle 41" o:spid="_x0000_s1050" style="position:absolute;left:27374;top:10509;width:27451;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ANsUA&#10;AADcAAAADwAAAGRycy9kb3ducmV2LnhtbESPQWvCQBSE7wX/w/IKvRTdNAdbUlcpgqVFiJgqeHxk&#10;X5Ng9m3Y3cT037uC0OMwM98wi9VoWjGQ841lBS+zBARxaXXDlYLDz2b6BsIHZI2tZVLwRx5Wy8nD&#10;AjNtL7ynoQiViBD2GSqoQ+gyKX1Zk0E/sx1x9H6tMxiidJXUDi8RblqZJslcGmw4LtTY0bqm8lz0&#10;RgH3jcRht02+d/kJN8+feTgfc6WeHsePdxCBxvAfvre/tIJ0/gq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74A2xQAAANwAAAAPAAAAAAAAAAAAAAAAAJgCAABkcnMv&#10;ZG93bnJldi54bWxQSwUGAAAAAAQABAD1AAAAigMAAAAA&#10;" filled="f" strokeweight=".25pt">
                  <v:stroke joinstyle="round" endcap="round"/>
                </v:rect>
                <v:rect id="Rectangle 42" o:spid="_x0000_s1051" style="position:absolute;left:36849;top:12674;width:5283;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14:paraId="6DF85215" w14:textId="129D4817" w:rsidR="007054E0" w:rsidRPr="00E2234C" w:rsidRDefault="007054E0">
                        <w:pPr>
                          <w:rPr>
                            <w:sz w:val="26"/>
                            <w:szCs w:val="26"/>
                          </w:rPr>
                        </w:pPr>
                        <w:r w:rsidRPr="00E2234C">
                          <w:rPr>
                            <w:rFonts w:ascii="Calibri" w:hAnsi="Calibri" w:cs="Calibri"/>
                            <w:color w:val="000000"/>
                            <w:sz w:val="26"/>
                            <w:szCs w:val="26"/>
                          </w:rPr>
                          <w:t>UL Data</w:t>
                        </w:r>
                      </w:p>
                    </w:txbxContent>
                  </v:textbox>
                </v:rect>
                <v:rect id="Rectangle 43" o:spid="_x0000_s1052" style="position:absolute;left:42449;top:12674;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14:paraId="05779493" w14:textId="62C69FCC" w:rsidR="007054E0" w:rsidRPr="00E2234C" w:rsidRDefault="007054E0">
                        <w:pPr>
                          <w:rPr>
                            <w:sz w:val="26"/>
                            <w:szCs w:val="26"/>
                          </w:rPr>
                        </w:pPr>
                        <w:r w:rsidRPr="00E2234C">
                          <w:rPr>
                            <w:rFonts w:ascii="Calibri" w:hAnsi="Calibri" w:cs="Calibri"/>
                            <w:color w:val="000000"/>
                            <w:sz w:val="26"/>
                            <w:szCs w:val="26"/>
                          </w:rPr>
                          <w:t>(</w:t>
                        </w:r>
                      </w:p>
                    </w:txbxContent>
                  </v:textbox>
                </v:rect>
                <v:rect id="Rectangle 44" o:spid="_x0000_s1053" style="position:absolute;left:42938;top:12674;width:186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14:paraId="6290E7F0" w14:textId="2EE5995A" w:rsidR="007054E0" w:rsidRPr="00E2234C" w:rsidRDefault="007054E0">
                        <w:pPr>
                          <w:rPr>
                            <w:sz w:val="26"/>
                            <w:szCs w:val="26"/>
                          </w:rPr>
                        </w:pPr>
                        <w:r w:rsidRPr="00E2234C">
                          <w:rPr>
                            <w:rFonts w:ascii="Calibri" w:hAnsi="Calibri" w:cs="Calibri"/>
                            <w:color w:val="000000"/>
                            <w:sz w:val="26"/>
                            <w:szCs w:val="26"/>
                          </w:rPr>
                          <w:t>UE</w:t>
                        </w:r>
                      </w:p>
                    </w:txbxContent>
                  </v:textbox>
                </v:rect>
                <v:rect id="Rectangle 45" o:spid="_x0000_s1054" style="position:absolute;left:44806;top:12735;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14:paraId="0895ECA7" w14:textId="5E867CDE" w:rsidR="007054E0" w:rsidRPr="00E2234C" w:rsidRDefault="007054E0">
                        <w:pPr>
                          <w:rPr>
                            <w:sz w:val="26"/>
                            <w:szCs w:val="26"/>
                          </w:rPr>
                        </w:pPr>
                        <w:r w:rsidRPr="00E2234C">
                          <w:rPr>
                            <w:rFonts w:ascii="Calibri" w:hAnsi="Calibri" w:cs="Calibri"/>
                            <w:color w:val="000000"/>
                            <w:sz w:val="26"/>
                            <w:szCs w:val="26"/>
                          </w:rPr>
                          <w:t>)</w:t>
                        </w:r>
                      </w:p>
                    </w:txbxContent>
                  </v:textbox>
                </v:rect>
                <v:rect id="Rectangle 46" o:spid="_x0000_s1055" style="position:absolute;left:50184;width:422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6ao8YA&#10;AADcAAAADwAAAGRycy9kb3ducmV2LnhtbESPQWvCQBSE74L/YXlCL1I3zcFImo2IVOjF0kYPPT6y&#10;r0kw+zZm15j6691CweMwM98w2Xo0rRiod41lBS+LCARxaXXDlYLjYfe8AuE8ssbWMin4JQfrfDrJ&#10;MNX2yl80FL4SAcIuRQW1910qpStrMugWtiMO3o/tDfog+0rqHq8BbloZR9FSGmw4LNTY0bam8lRc&#10;jILPj/0+KXbJ/Lzh6Fbe3i7f54GUepqNm1cQnkb/CP+337WCOInh70w4AjK/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6ao8YAAADcAAAADwAAAAAAAAAAAAAAAACYAgAAZHJz&#10;L2Rvd25yZXYueG1sUEsFBgAAAAAEAAQA9QAAAIsDAAAAAA==&#10;" fillcolor="#f2f2f2 [3052]" stroked="f"/>
                <v:rect id="Rectangle 47" o:spid="_x0000_s1056" style="position:absolute;left:50184;width:422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Q6MYA&#10;AADcAAAADwAAAGRycy9kb3ducmV2LnhtbESP3WrCQBSE7wu+w3IEb0rdNIUq0VVESLEUImoLvTxk&#10;j0kwezZkNz99+26h4OUwM98w6+1oatFT6yrLCp7nEQji3OqKCwWfl/RpCcJ5ZI21ZVLwQw62m8nD&#10;GhNtBz5Rf/aFCBB2CSoovW8SKV1ekkE3tw1x8K62NeiDbAupWxwC3NQyjqJXabDisFBiQ/uS8tu5&#10;Mwq4qyT2x4/o/Zh9Y/r4lvnbV6bUbDruViA8jf4e/m8ftIJ48QJ/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0Q6MYAAADcAAAADwAAAAAAAAAAAAAAAACYAgAAZHJz&#10;L2Rvd25yZXYueG1sUEsFBgAAAAAEAAQA9QAAAIsDAAAAAA==&#10;" filled="f" strokeweight=".25pt">
                  <v:stroke joinstyle="round" endcap="round"/>
                </v:rect>
                <v:rect id="Rectangle 48" o:spid="_x0000_s1057" style="position:absolute;left:51231;top:2165;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5F8C04EE" w14:textId="2E41C234" w:rsidR="007054E0" w:rsidRDefault="007054E0"/>
                    </w:txbxContent>
                  </v:textbox>
                </v:rect>
                <v:rect id="Rectangle 49" o:spid="_x0000_s1058" style="position:absolute;left:165;top:10521;width:9366;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LYG8MA&#10;AADcAAAADwAAAGRycy9kb3ducmV2LnhtbESPT4vCMBTE74LfITzBm6aKu0o1iijKXrX+uT6aZ1ts&#10;XkoT2/rtzcLCHoeZ+Q2z2nSmFA3VrrCsYDKOQBCnVhecKbgkh9EChPPIGkvLpOBNDjbrfm+FsbYt&#10;n6g5+0wECLsYFeTeV7GULs3JoBvbijh4D1sb9EHWmdQ1tgFuSjmNom9psOCwkGNFu5zS5/llFNwO&#10;ukpOu/J1286P7eOa7mfNPVFqOOi2SxCeOv8f/mv/aAXT+Rf8nglHQK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LYG8MAAADcAAAADwAAAAAAAAAAAAAAAACYAgAAZHJzL2Rv&#10;d25yZXYueG1sUEsFBgAAAAAEAAQA9QAAAIgDAAAAAA==&#10;" fillcolor="#92d050" stroked="f"/>
                <v:rect id="Rectangle 50" o:spid="_x0000_s1059" style="position:absolute;left:165;top:10521;width:9366;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zcMUA&#10;AADcAAAADwAAAGRycy9kb3ducmV2LnhtbESPQWvCQBSE7wX/w/IKvRTdNAdbUlcpgqVFiJgqeHxk&#10;X5Ng9m3Y3cT037uC0OMwM98wi9VoWjGQ841lBS+zBARxaXXDlYLDz2b6BsIHZI2tZVLwRx5Wy8nD&#10;AjNtL7ynoQiViBD2GSqoQ+gyKX1Zk0E/sx1x9H6tMxiidJXUDi8RblqZJslcGmw4LtTY0bqm8lz0&#10;RgH3jcRht02+d/kJN8+feTgfc6WeHsePdxCBxvAfvre/tIL0dQ6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erNwxQAAANwAAAAPAAAAAAAAAAAAAAAAAJgCAABkcnMv&#10;ZG93bnJldi54bWxQSwUGAAAAAAQABAD1AAAAigMAAAAA&#10;" filled="f" strokeweight=".25pt">
                  <v:stroke joinstyle="round" endcap="round"/>
                </v:rect>
                <v:rect id="Rectangle 51" o:spid="_x0000_s1060" style="position:absolute;left:1954;top:12344;width:1715;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14:paraId="245C3DCC" w14:textId="6D1253D5" w:rsidR="007054E0" w:rsidRPr="00E2234C" w:rsidRDefault="007054E0">
                        <w:pPr>
                          <w:rPr>
                            <w:sz w:val="26"/>
                            <w:szCs w:val="26"/>
                          </w:rPr>
                        </w:pPr>
                        <w:r>
                          <w:rPr>
                            <w:rFonts w:ascii="Calibri" w:hAnsi="Calibri" w:cs="Calibri"/>
                            <w:color w:val="000000"/>
                            <w:sz w:val="26"/>
                            <w:szCs w:val="26"/>
                          </w:rPr>
                          <w:t>D</w:t>
                        </w:r>
                        <w:r w:rsidRPr="00E2234C">
                          <w:rPr>
                            <w:rFonts w:ascii="Calibri" w:hAnsi="Calibri" w:cs="Calibri"/>
                            <w:color w:val="000000"/>
                            <w:sz w:val="26"/>
                            <w:szCs w:val="26"/>
                          </w:rPr>
                          <w:t>L</w:t>
                        </w:r>
                      </w:p>
                    </w:txbxContent>
                  </v:textbox>
                </v:rect>
                <v:rect id="Rectangle 52" o:spid="_x0000_s1061" style="position:absolute;left:4683;top:12404;width:327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14:paraId="6DB9E4C0" w14:textId="0C4104C3" w:rsidR="007054E0" w:rsidRPr="00E2234C" w:rsidRDefault="007054E0">
                        <w:pPr>
                          <w:rPr>
                            <w:sz w:val="26"/>
                            <w:szCs w:val="26"/>
                          </w:rPr>
                        </w:pPr>
                        <w:r>
                          <w:rPr>
                            <w:rFonts w:ascii="Calibri" w:hAnsi="Calibri" w:cs="Calibri"/>
                            <w:color w:val="000000"/>
                            <w:sz w:val="26"/>
                            <w:szCs w:val="26"/>
                          </w:rPr>
                          <w:t>CTRL</w:t>
                        </w:r>
                      </w:p>
                    </w:txbxContent>
                  </v:textbox>
                </v:rect>
                <v:rect id="Rectangle 53" o:spid="_x0000_s1062" style="position:absolute;left:5562;top:12769;width:43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14:paraId="11C88E22" w14:textId="768E204E" w:rsidR="007054E0" w:rsidRDefault="007054E0">
                        <w:r>
                          <w:rPr>
                            <w:rFonts w:ascii="Calibri" w:hAnsi="Calibri" w:cs="Calibri"/>
                            <w:color w:val="000000"/>
                            <w:sz w:val="30"/>
                            <w:szCs w:val="30"/>
                          </w:rPr>
                          <w:t xml:space="preserve"> </w:t>
                        </w:r>
                      </w:p>
                    </w:txbxContent>
                  </v:textbox>
                </v:rect>
                <v:rect id="Rectangle 55" o:spid="_x0000_s1063" style="position:absolute;left:7905;top:12769;width:43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59518A39" w14:textId="457A4C0B" w:rsidR="007054E0" w:rsidRDefault="007054E0">
                        <w:r>
                          <w:rPr>
                            <w:rFonts w:ascii="Calibri" w:hAnsi="Calibri" w:cs="Calibri"/>
                            <w:color w:val="000000"/>
                            <w:sz w:val="30"/>
                            <w:szCs w:val="30"/>
                          </w:rPr>
                          <w:t xml:space="preserve"> </w:t>
                        </w:r>
                      </w:p>
                    </w:txbxContent>
                  </v:textbox>
                </v:rect>
                <v:rect id="Rectangle 56" o:spid="_x0000_s1064" style="position:absolute;left:54844;top:10560;width:8319;height:5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Su5sQA&#10;AADcAAAADwAAAGRycy9kb3ducmV2LnhtbESPT2vCQBTE70K/w/IKvZlNAoqkrqF/sHi0WlqPj+wz&#10;mzb7NmZXjd/eLQgeh5n5DTMvB9uKE/W+cawgS1IQxJXTDdcKvrbL8QyED8gaW8ek4EIeysXDaI6F&#10;dmf+pNMm1CJC2BeowITQFVL6ypBFn7iOOHp711sMUfa11D2eI9y2Mk/TqbTYcFww2NGboepvc7QK&#10;duuf71dj1zRMJv7jsLLvLkt/lXp6HF6eQQQawj18a6+0gnyWw/+Ze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UrubEAAAA3AAAAA8AAAAAAAAAAAAAAAAAmAIAAGRycy9k&#10;b3ducmV2LnhtbFBLBQYAAAAABAAEAPUAAACJAwAAAAA=&#10;" fillcolor="yellow" stroked="f"/>
                <v:rect id="Rectangle 57" o:spid="_x0000_s1065" style="position:absolute;left:54844;top:10560;width:8319;height:5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gz8MA&#10;AADcAAAADwAAAGRycy9kb3ducmV2LnhtbESP3YrCMBSE7xd8h3AEbxZN1wWRahQRXJSFin/g5aE5&#10;tsXmpDSx1rc3guDlMDPfMNN5a0rRUO0Kywp+BhEI4tTqgjMFx8OqPwbhPLLG0jIpeJCD+azzNcVY&#10;2zvvqNn7TAQIuxgV5N5XsZQuzcmgG9iKOHgXWxv0QdaZ1DXeA9yUchhFI2mw4LCQY0XLnNLr/mYU&#10;8K2Q2Gz/o802OePq+y/x11OiVK/bLiYgPLX+E36311rBcPwLrzPh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hgz8MAAADcAAAADwAAAAAAAAAAAAAAAACYAgAAZHJzL2Rv&#10;d25yZXYueG1sUEsFBgAAAAAEAAQA9QAAAIgDAAAAAA==&#10;" filled="f" strokeweight=".25pt">
                  <v:stroke joinstyle="round" endcap="round"/>
                </v:rect>
                <v:rect id="Rectangle 58" o:spid="_x0000_s1066" style="position:absolute;left:56718;top:12084;width:540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14:paraId="1A78C18F" w14:textId="374CBD46" w:rsidR="007054E0" w:rsidRPr="00E3702B" w:rsidRDefault="007054E0">
                        <w:pPr>
                          <w:rPr>
                            <w:sz w:val="26"/>
                            <w:szCs w:val="26"/>
                          </w:rPr>
                        </w:pPr>
                        <w:r>
                          <w:rPr>
                            <w:rFonts w:ascii="Calibri" w:hAnsi="Calibri" w:cs="Calibri"/>
                            <w:color w:val="000000"/>
                            <w:sz w:val="26"/>
                            <w:szCs w:val="26"/>
                          </w:rPr>
                          <w:t>UL CTRL</w:t>
                        </w:r>
                      </w:p>
                    </w:txbxContent>
                  </v:textbox>
                </v:rect>
                <v:rect id="Rectangle 61" o:spid="_x0000_s1067" style="position:absolute;left:60020;top:12769;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14:paraId="0F478ECA" w14:textId="34E688B5" w:rsidR="007054E0" w:rsidRDefault="007054E0"/>
                    </w:txbxContent>
                  </v:textbox>
                </v:rect>
                <v:rect id="Rectangle 62" o:spid="_x0000_s1068" style="position:absolute;left:23437;width:4217;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PdbsMA&#10;AADcAAAADwAAAGRycy9kb3ducmV2LnhtbERPTWvCQBC9F/oflhG8lLoxhyrRVaQY8KK00UOPQ3ZM&#10;gtnZJLuJ0V/fPRR6fLzv9XY0tRioc5VlBfNZBII4t7riQsHlnL4vQTiPrLG2TAoe5GC7eX1ZY6Lt&#10;nb9pyHwhQgi7BBWU3jeJlC4vyaCb2YY4cFfbGfQBdoXUHd5DuKllHEUf0mDFoaHEhj5Lym9ZbxR8&#10;nY7HRZYu3todR8/8ue9/2oGUmk7G3QqEp9H/i//cB60gXoa14Uw4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PdbsMAAADcAAAADwAAAAAAAAAAAAAAAACYAgAAZHJzL2Rv&#10;d25yZXYueG1sUEsFBgAAAAAEAAQA9QAAAIgDAAAAAA==&#10;" fillcolor="#f2f2f2 [3052]" stroked="f"/>
                <v:rect id="Rectangle 63" o:spid="_x0000_s1069" style="position:absolute;left:23437;width:4217;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BXJcQA&#10;AADcAAAADwAAAGRycy9kb3ducmV2LnhtbESPT4vCMBTE7wt+h/AEL6Lpeli0GkUEF2Wh4j/w+Gie&#10;bbF5KU2s9dsbQdjjMDO/YWaL1pSiodoVlhV8DyMQxKnVBWcKTsf1YAzCeWSNpWVS8CQHi3nna4ax&#10;tg/eU3PwmQgQdjEqyL2vYildmpNBN7QVcfCutjbog6wzqWt8BLgp5SiKfqTBgsNCjhWtckpvh7tR&#10;wPdCYrP7i7a75ILr/m/ib+dEqV63XU5BeGr9f/jT3mgFo/EE3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wVyXEAAAA3AAAAA8AAAAAAAAAAAAAAAAAmAIAAGRycy9k&#10;b3ducmV2LnhtbFBLBQYAAAAABAAEAPUAAACJAwAAAAA=&#10;" filled="f" strokeweight=".25pt">
                  <v:stroke joinstyle="round" endcap="round"/>
                </v:rect>
              </v:group>
            </w:pict>
          </mc:Fallback>
        </mc:AlternateContent>
      </w:r>
    </w:p>
    <w:p w14:paraId="4DA470CA" w14:textId="77777777" w:rsidR="00E91DD4" w:rsidRDefault="00E91DD4" w:rsidP="00E91DD4"/>
    <w:p w14:paraId="02300963" w14:textId="6AF6710C" w:rsidR="00421EC6" w:rsidRDefault="00421EC6" w:rsidP="00E91DD4"/>
    <w:p w14:paraId="6D80715D" w14:textId="3BF546FF" w:rsidR="00421EC6" w:rsidRDefault="00421EC6" w:rsidP="00E91DD4"/>
    <w:p w14:paraId="7389F21C" w14:textId="6A3FBA0B" w:rsidR="00421EC6" w:rsidRDefault="00421EC6" w:rsidP="00E91DD4"/>
    <w:p w14:paraId="08B7B39C" w14:textId="77777777" w:rsidR="00421EC6" w:rsidRDefault="00421EC6" w:rsidP="00E91DD4"/>
    <w:p w14:paraId="6FA614B9" w14:textId="77777777" w:rsidR="00421EC6" w:rsidRDefault="00421EC6" w:rsidP="00E91DD4"/>
    <w:p w14:paraId="23E37CB2" w14:textId="2AFA3DF8" w:rsidR="002524F6" w:rsidRDefault="00404FCC" w:rsidP="00881EE5">
      <w:pPr>
        <w:pStyle w:val="Caption"/>
        <w:jc w:val="center"/>
      </w:pPr>
      <w:r>
        <w:t xml:space="preserve">Figure </w:t>
      </w:r>
      <w:r w:rsidR="005B707C">
        <w:t>4</w:t>
      </w:r>
      <w:r>
        <w:t>. Default is DL and switched UL is lower priority</w:t>
      </w:r>
    </w:p>
    <w:p w14:paraId="15A6EE35" w14:textId="77777777" w:rsidR="002524F6" w:rsidRDefault="002524F6" w:rsidP="00E91DD4"/>
    <w:p w14:paraId="58F15DFF" w14:textId="07E4BF02" w:rsidR="00E91DD4" w:rsidRPr="00F25088" w:rsidRDefault="00E91DD4" w:rsidP="00E91DD4">
      <w:r w:rsidRPr="00F25088">
        <w:t>Case II: Default Direction is UL, and can switch to DL with lower priority</w:t>
      </w:r>
    </w:p>
    <w:p w14:paraId="06A7C57C" w14:textId="03500FDC" w:rsidR="00D1478F" w:rsidRPr="00F25088" w:rsidRDefault="000B63BC" w:rsidP="00E91DD4">
      <w:pPr>
        <w:pStyle w:val="ListParagraph"/>
        <w:numPr>
          <w:ilvl w:val="0"/>
          <w:numId w:val="18"/>
        </w:numPr>
        <w:rPr>
          <w:rFonts w:ascii="Times New Roman" w:hAnsi="Times New Roman"/>
          <w:sz w:val="20"/>
          <w:szCs w:val="20"/>
        </w:rPr>
      </w:pPr>
      <w:r w:rsidRPr="00F25088">
        <w:rPr>
          <w:rFonts w:ascii="Times New Roman" w:hAnsi="Times New Roman"/>
          <w:sz w:val="20"/>
          <w:szCs w:val="20"/>
        </w:rPr>
        <w:t xml:space="preserve">UL base station sends </w:t>
      </w:r>
      <w:r w:rsidR="005E3F5F">
        <w:rPr>
          <w:rFonts w:ascii="Times New Roman" w:hAnsi="Times New Roman"/>
          <w:sz w:val="20"/>
          <w:szCs w:val="20"/>
        </w:rPr>
        <w:t xml:space="preserve">schedule </w:t>
      </w:r>
      <w:r w:rsidR="002573C4">
        <w:rPr>
          <w:rFonts w:ascii="Times New Roman" w:hAnsi="Times New Roman"/>
          <w:sz w:val="20"/>
          <w:szCs w:val="20"/>
        </w:rPr>
        <w:t xml:space="preserve">and UL </w:t>
      </w:r>
      <w:r w:rsidR="00CD5761">
        <w:rPr>
          <w:rFonts w:ascii="Times New Roman" w:hAnsi="Times New Roman"/>
          <w:sz w:val="20"/>
          <w:szCs w:val="20"/>
        </w:rPr>
        <w:t>DRS</w:t>
      </w:r>
      <w:r w:rsidR="002573C4">
        <w:rPr>
          <w:rFonts w:ascii="Times New Roman" w:hAnsi="Times New Roman"/>
          <w:sz w:val="20"/>
          <w:szCs w:val="20"/>
        </w:rPr>
        <w:t xml:space="preserve">, then UL UEs send UL </w:t>
      </w:r>
      <w:r w:rsidRPr="00F25088">
        <w:rPr>
          <w:rFonts w:ascii="Times New Roman" w:hAnsi="Times New Roman"/>
          <w:sz w:val="20"/>
          <w:szCs w:val="20"/>
        </w:rPr>
        <w:t>data</w:t>
      </w:r>
    </w:p>
    <w:p w14:paraId="6D4FC91C" w14:textId="2691316A" w:rsidR="00D1478F" w:rsidRPr="00F25088" w:rsidRDefault="000B63BC" w:rsidP="00E91DD4">
      <w:pPr>
        <w:pStyle w:val="ListParagraph"/>
        <w:numPr>
          <w:ilvl w:val="0"/>
          <w:numId w:val="18"/>
        </w:numPr>
        <w:rPr>
          <w:rFonts w:ascii="Times New Roman" w:hAnsi="Times New Roman"/>
          <w:sz w:val="20"/>
          <w:szCs w:val="20"/>
        </w:rPr>
      </w:pPr>
      <w:r w:rsidRPr="00F25088">
        <w:rPr>
          <w:rFonts w:ascii="Times New Roman" w:hAnsi="Times New Roman"/>
          <w:sz w:val="20"/>
          <w:szCs w:val="20"/>
        </w:rPr>
        <w:t xml:space="preserve">DL base station listens to UL </w:t>
      </w:r>
      <w:r w:rsidR="00CD5761">
        <w:rPr>
          <w:rFonts w:ascii="Times New Roman" w:hAnsi="Times New Roman"/>
          <w:sz w:val="20"/>
          <w:szCs w:val="20"/>
        </w:rPr>
        <w:t>DRS</w:t>
      </w:r>
      <w:r w:rsidRPr="00F25088">
        <w:rPr>
          <w:rFonts w:ascii="Times New Roman" w:hAnsi="Times New Roman"/>
          <w:sz w:val="20"/>
          <w:szCs w:val="20"/>
        </w:rPr>
        <w:t xml:space="preserve"> and decides Tx yielding</w:t>
      </w:r>
    </w:p>
    <w:p w14:paraId="2F437564" w14:textId="4BF39F4B" w:rsidR="00404FCC" w:rsidRDefault="000B63BC" w:rsidP="00C62414">
      <w:pPr>
        <w:pStyle w:val="ListParagraph"/>
        <w:numPr>
          <w:ilvl w:val="0"/>
          <w:numId w:val="18"/>
        </w:numPr>
        <w:rPr>
          <w:rFonts w:ascii="Times New Roman" w:hAnsi="Times New Roman"/>
          <w:sz w:val="20"/>
          <w:szCs w:val="20"/>
        </w:rPr>
      </w:pPr>
      <w:r w:rsidRPr="00F25088">
        <w:rPr>
          <w:rFonts w:ascii="Times New Roman" w:hAnsi="Times New Roman"/>
          <w:sz w:val="20"/>
          <w:szCs w:val="20"/>
        </w:rPr>
        <w:t>If not Tx yielding, then DL base station sends DL data</w:t>
      </w:r>
    </w:p>
    <w:p w14:paraId="53EF1DF9" w14:textId="77777777" w:rsidR="00500AD1" w:rsidRPr="00C62414" w:rsidRDefault="00500AD1" w:rsidP="00500AD1">
      <w:pPr>
        <w:pStyle w:val="ListParagraph"/>
        <w:rPr>
          <w:rFonts w:ascii="Times New Roman" w:hAnsi="Times New Roman"/>
          <w:sz w:val="20"/>
          <w:szCs w:val="20"/>
        </w:rPr>
      </w:pPr>
    </w:p>
    <w:p w14:paraId="69B12B80" w14:textId="77777777" w:rsidR="00404FCC" w:rsidRPr="00F25088" w:rsidRDefault="00404FCC" w:rsidP="00404FCC">
      <w:pPr>
        <w:pStyle w:val="ListParagraph"/>
        <w:rPr>
          <w:rFonts w:ascii="Times New Roman" w:hAnsi="Times New Roman"/>
          <w:sz w:val="20"/>
          <w:szCs w:val="20"/>
        </w:rPr>
      </w:pPr>
    </w:p>
    <w:p w14:paraId="69AFC6B6" w14:textId="5CEB06B2" w:rsidR="00E91DD4" w:rsidRDefault="00421EC6" w:rsidP="00E91DD4">
      <w:pPr>
        <w:rPr>
          <w:lang w:val="en-GB"/>
        </w:rPr>
      </w:pPr>
      <w:r>
        <w:rPr>
          <w:noProof/>
        </w:rPr>
        <mc:AlternateContent>
          <mc:Choice Requires="wpc">
            <w:drawing>
              <wp:anchor distT="0" distB="0" distL="114300" distR="114300" simplePos="0" relativeHeight="251663360" behindDoc="0" locked="0" layoutInCell="1" allowOverlap="1" wp14:anchorId="65628472" wp14:editId="04F3071F">
                <wp:simplePos x="0" y="0"/>
                <wp:positionH relativeFrom="column">
                  <wp:posOffset>-100330</wp:posOffset>
                </wp:positionH>
                <wp:positionV relativeFrom="paragraph">
                  <wp:posOffset>81280</wp:posOffset>
                </wp:positionV>
                <wp:extent cx="6353810" cy="1391920"/>
                <wp:effectExtent l="0" t="0" r="8890" b="0"/>
                <wp:wrapNone/>
                <wp:docPr id="350" name="Canvas 3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2" name="Rectangle 68"/>
                        <wps:cNvSpPr>
                          <a:spLocks noChangeArrowheads="1"/>
                        </wps:cNvSpPr>
                        <wps:spPr bwMode="auto">
                          <a:xfrm>
                            <a:off x="2429510" y="821690"/>
                            <a:ext cx="2742565" cy="492760"/>
                          </a:xfrm>
                          <a:prstGeom prst="rect">
                            <a:avLst/>
                          </a:prstGeom>
                          <a:solidFill>
                            <a:srgbClr val="99FF66"/>
                          </a:solidFill>
                          <a:ln>
                            <a:noFill/>
                          </a:ln>
                          <a:extLst/>
                        </wps:spPr>
                        <wps:bodyPr rot="0" vert="horz" wrap="square" lIns="91440" tIns="45720" rIns="91440" bIns="45720" anchor="t" anchorCtr="0" upright="1">
                          <a:noAutofit/>
                        </wps:bodyPr>
                      </wps:wsp>
                      <wps:wsp>
                        <wps:cNvPr id="293" name="Rectangle 69"/>
                        <wps:cNvSpPr>
                          <a:spLocks noChangeArrowheads="1"/>
                        </wps:cNvSpPr>
                        <wps:spPr bwMode="auto">
                          <a:xfrm>
                            <a:off x="2429510" y="821690"/>
                            <a:ext cx="2742565"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Rectangle 70"/>
                        <wps:cNvSpPr>
                          <a:spLocks noChangeArrowheads="1"/>
                        </wps:cNvSpPr>
                        <wps:spPr bwMode="auto">
                          <a:xfrm>
                            <a:off x="3428365" y="1009650"/>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AFD11" w14:textId="1B95D6AF" w:rsidR="007054E0" w:rsidRDefault="007054E0">
                              <w:r>
                                <w:rPr>
                                  <w:rFonts w:ascii="Calibri" w:hAnsi="Calibri" w:cs="Calibri"/>
                                  <w:color w:val="000000"/>
                                  <w:sz w:val="26"/>
                                  <w:szCs w:val="26"/>
                                </w:rPr>
                                <w:t>DL</w:t>
                              </w:r>
                            </w:p>
                          </w:txbxContent>
                        </wps:txbx>
                        <wps:bodyPr rot="0" vert="horz" wrap="none" lIns="0" tIns="0" rIns="0" bIns="0" anchor="t" anchorCtr="0">
                          <a:spAutoFit/>
                        </wps:bodyPr>
                      </wps:wsp>
                      <wps:wsp>
                        <wps:cNvPr id="295" name="Rectangle 71"/>
                        <wps:cNvSpPr>
                          <a:spLocks noChangeArrowheads="1"/>
                        </wps:cNvSpPr>
                        <wps:spPr bwMode="auto">
                          <a:xfrm>
                            <a:off x="3598545" y="100965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CBBD9" w14:textId="77777777" w:rsidR="007054E0" w:rsidRDefault="007054E0"/>
                          </w:txbxContent>
                        </wps:txbx>
                        <wps:bodyPr rot="0" vert="horz" wrap="none" lIns="0" tIns="0" rIns="0" bIns="0" anchor="t" anchorCtr="0">
                          <a:spAutoFit/>
                        </wps:bodyPr>
                      </wps:wsp>
                      <wps:wsp>
                        <wps:cNvPr id="296" name="Rectangle 72"/>
                        <wps:cNvSpPr>
                          <a:spLocks noChangeArrowheads="1"/>
                        </wps:cNvSpPr>
                        <wps:spPr bwMode="auto">
                          <a:xfrm>
                            <a:off x="3620770" y="1009650"/>
                            <a:ext cx="31559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21652" w14:textId="1A0D0496" w:rsidR="007054E0" w:rsidRDefault="007054E0">
                              <w:r>
                                <w:rPr>
                                  <w:rFonts w:ascii="Calibri" w:hAnsi="Calibri" w:cs="Calibri"/>
                                  <w:color w:val="000000"/>
                                  <w:sz w:val="26"/>
                                  <w:szCs w:val="26"/>
                                </w:rPr>
                                <w:t>Data</w:t>
                              </w:r>
                            </w:p>
                          </w:txbxContent>
                        </wps:txbx>
                        <wps:bodyPr rot="0" vert="horz" wrap="none" lIns="0" tIns="0" rIns="0" bIns="0" anchor="t" anchorCtr="0">
                          <a:spAutoFit/>
                        </wps:bodyPr>
                      </wps:wsp>
                      <wps:wsp>
                        <wps:cNvPr id="297" name="Rectangle 73"/>
                        <wps:cNvSpPr>
                          <a:spLocks noChangeArrowheads="1"/>
                        </wps:cNvSpPr>
                        <wps:spPr bwMode="auto">
                          <a:xfrm>
                            <a:off x="3948430" y="100965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6ED48" w14:textId="585EF1E5" w:rsidR="007054E0" w:rsidRDefault="007054E0">
                              <w:r>
                                <w:rPr>
                                  <w:rFonts w:ascii="Calibri" w:hAnsi="Calibri" w:cs="Calibri"/>
                                  <w:color w:val="000000"/>
                                  <w:sz w:val="26"/>
                                  <w:szCs w:val="26"/>
                                </w:rPr>
                                <w:t>(</w:t>
                              </w:r>
                            </w:p>
                          </w:txbxContent>
                        </wps:txbx>
                        <wps:bodyPr rot="0" vert="horz" wrap="none" lIns="0" tIns="0" rIns="0" bIns="0" anchor="t" anchorCtr="0">
                          <a:spAutoFit/>
                        </wps:bodyPr>
                      </wps:wsp>
                      <wps:wsp>
                        <wps:cNvPr id="298" name="Rectangle 74"/>
                        <wps:cNvSpPr>
                          <a:spLocks noChangeArrowheads="1"/>
                        </wps:cNvSpPr>
                        <wps:spPr bwMode="auto">
                          <a:xfrm>
                            <a:off x="3999865" y="1009650"/>
                            <a:ext cx="16573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0E262" w14:textId="4448AE11" w:rsidR="007054E0" w:rsidRDefault="007054E0">
                              <w:r>
                                <w:rPr>
                                  <w:rFonts w:ascii="Calibri" w:hAnsi="Calibri" w:cs="Calibri"/>
                                  <w:color w:val="000000"/>
                                  <w:sz w:val="26"/>
                                  <w:szCs w:val="26"/>
                                </w:rPr>
                                <w:t>BS</w:t>
                              </w:r>
                            </w:p>
                          </w:txbxContent>
                        </wps:txbx>
                        <wps:bodyPr rot="0" vert="horz" wrap="none" lIns="0" tIns="0" rIns="0" bIns="0" anchor="t" anchorCtr="0">
                          <a:spAutoFit/>
                        </wps:bodyPr>
                      </wps:wsp>
                      <wps:wsp>
                        <wps:cNvPr id="299" name="Rectangle 75"/>
                        <wps:cNvSpPr>
                          <a:spLocks noChangeArrowheads="1"/>
                        </wps:cNvSpPr>
                        <wps:spPr bwMode="auto">
                          <a:xfrm>
                            <a:off x="4152900" y="100965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92195" w14:textId="7F1F70CF" w:rsidR="007054E0" w:rsidRDefault="007054E0">
                              <w:r>
                                <w:rPr>
                                  <w:rFonts w:ascii="Calibri" w:hAnsi="Calibri" w:cs="Calibri"/>
                                  <w:color w:val="000000"/>
                                  <w:sz w:val="26"/>
                                  <w:szCs w:val="26"/>
                                </w:rPr>
                                <w:t>)</w:t>
                              </w:r>
                            </w:p>
                          </w:txbxContent>
                        </wps:txbx>
                        <wps:bodyPr rot="0" vert="horz" wrap="none" lIns="0" tIns="0" rIns="0" bIns="0" anchor="t" anchorCtr="0">
                          <a:spAutoFit/>
                        </wps:bodyPr>
                      </wps:wsp>
                      <wps:wsp>
                        <wps:cNvPr id="300" name="Rectangle 76"/>
                        <wps:cNvSpPr>
                          <a:spLocks noChangeArrowheads="1"/>
                        </wps:cNvSpPr>
                        <wps:spPr bwMode="auto">
                          <a:xfrm>
                            <a:off x="5172075" y="821690"/>
                            <a:ext cx="412115" cy="49276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01" name="Rectangle 77"/>
                        <wps:cNvSpPr>
                          <a:spLocks noChangeArrowheads="1"/>
                        </wps:cNvSpPr>
                        <wps:spPr bwMode="auto">
                          <a:xfrm>
                            <a:off x="5172075" y="821690"/>
                            <a:ext cx="412115"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79"/>
                        <wps:cNvSpPr>
                          <a:spLocks noChangeArrowheads="1"/>
                        </wps:cNvSpPr>
                        <wps:spPr bwMode="auto">
                          <a:xfrm>
                            <a:off x="38100" y="0"/>
                            <a:ext cx="818515" cy="493395"/>
                          </a:xfrm>
                          <a:prstGeom prst="rect">
                            <a:avLst/>
                          </a:prstGeom>
                          <a:solidFill>
                            <a:srgbClr val="33CC33"/>
                          </a:solidFill>
                          <a:ln>
                            <a:noFill/>
                          </a:ln>
                        </wps:spPr>
                        <wps:bodyPr rot="0" vert="horz" wrap="square" lIns="91440" tIns="45720" rIns="91440" bIns="45720" anchor="t" anchorCtr="0" upright="1">
                          <a:noAutofit/>
                        </wps:bodyPr>
                      </wps:wsp>
                      <wps:wsp>
                        <wps:cNvPr id="304" name="Rectangle 80"/>
                        <wps:cNvSpPr>
                          <a:spLocks noChangeArrowheads="1"/>
                        </wps:cNvSpPr>
                        <wps:spPr bwMode="auto">
                          <a:xfrm>
                            <a:off x="38100" y="0"/>
                            <a:ext cx="818515"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Rectangle 81"/>
                        <wps:cNvSpPr>
                          <a:spLocks noChangeArrowheads="1"/>
                        </wps:cNvSpPr>
                        <wps:spPr bwMode="auto">
                          <a:xfrm>
                            <a:off x="159131" y="152400"/>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BB82E" w14:textId="3D2EADCF" w:rsidR="007054E0" w:rsidRDefault="007054E0">
                              <w:r>
                                <w:rPr>
                                  <w:rFonts w:ascii="Calibri" w:hAnsi="Calibri" w:cs="Calibri"/>
                                  <w:color w:val="000000"/>
                                  <w:sz w:val="26"/>
                                  <w:szCs w:val="26"/>
                                </w:rPr>
                                <w:t xml:space="preserve">DL </w:t>
                              </w:r>
                            </w:p>
                          </w:txbxContent>
                        </wps:txbx>
                        <wps:bodyPr rot="0" vert="horz" wrap="none" lIns="0" tIns="0" rIns="0" bIns="0" anchor="t" anchorCtr="0">
                          <a:spAutoFit/>
                        </wps:bodyPr>
                      </wps:wsp>
                      <wps:wsp>
                        <wps:cNvPr id="306" name="Rectangle 82"/>
                        <wps:cNvSpPr>
                          <a:spLocks noChangeArrowheads="1"/>
                        </wps:cNvSpPr>
                        <wps:spPr bwMode="auto">
                          <a:xfrm>
                            <a:off x="365379" y="151384"/>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CD15A" w14:textId="29195041" w:rsidR="007054E0" w:rsidRDefault="007054E0">
                              <w:r>
                                <w:rPr>
                                  <w:rFonts w:ascii="Calibri" w:hAnsi="Calibri" w:cs="Calibri"/>
                                  <w:color w:val="000000"/>
                                  <w:sz w:val="26"/>
                                  <w:szCs w:val="26"/>
                                </w:rPr>
                                <w:t>CTRL</w:t>
                              </w:r>
                            </w:p>
                          </w:txbxContent>
                        </wps:txbx>
                        <wps:bodyPr rot="0" vert="horz" wrap="none" lIns="0" tIns="0" rIns="0" bIns="0" anchor="t" anchorCtr="0">
                          <a:spAutoFit/>
                        </wps:bodyPr>
                      </wps:wsp>
                      <wps:wsp>
                        <wps:cNvPr id="310" name="Rectangle 86"/>
                        <wps:cNvSpPr>
                          <a:spLocks noChangeArrowheads="1"/>
                        </wps:cNvSpPr>
                        <wps:spPr bwMode="auto">
                          <a:xfrm>
                            <a:off x="833120" y="821690"/>
                            <a:ext cx="1596390" cy="49276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11" name="Rectangle 87"/>
                        <wps:cNvSpPr>
                          <a:spLocks noChangeArrowheads="1"/>
                        </wps:cNvSpPr>
                        <wps:spPr bwMode="auto">
                          <a:xfrm>
                            <a:off x="833120" y="821690"/>
                            <a:ext cx="1596390"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Rectangle 89"/>
                        <wps:cNvSpPr>
                          <a:spLocks noChangeArrowheads="1"/>
                        </wps:cNvSpPr>
                        <wps:spPr bwMode="auto">
                          <a:xfrm>
                            <a:off x="2439670" y="0"/>
                            <a:ext cx="3059430" cy="493395"/>
                          </a:xfrm>
                          <a:prstGeom prst="rect">
                            <a:avLst/>
                          </a:prstGeom>
                          <a:solidFill>
                            <a:srgbClr val="FFFF00"/>
                          </a:solidFill>
                          <a:ln>
                            <a:noFill/>
                          </a:ln>
                          <a:extLst/>
                        </wps:spPr>
                        <wps:bodyPr rot="0" vert="horz" wrap="square" lIns="91440" tIns="45720" rIns="91440" bIns="45720" anchor="t" anchorCtr="0" upright="1">
                          <a:noAutofit/>
                        </wps:bodyPr>
                      </wps:wsp>
                      <wps:wsp>
                        <wps:cNvPr id="314" name="Rectangle 90"/>
                        <wps:cNvSpPr>
                          <a:spLocks noChangeArrowheads="1"/>
                        </wps:cNvSpPr>
                        <wps:spPr bwMode="auto">
                          <a:xfrm>
                            <a:off x="2439670" y="0"/>
                            <a:ext cx="305943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Rectangle 91"/>
                        <wps:cNvSpPr>
                          <a:spLocks noChangeArrowheads="1"/>
                        </wps:cNvSpPr>
                        <wps:spPr bwMode="auto">
                          <a:xfrm>
                            <a:off x="3557905" y="187960"/>
                            <a:ext cx="52832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A4262" w14:textId="0AF44850" w:rsidR="007054E0" w:rsidRDefault="007054E0">
                              <w:r>
                                <w:rPr>
                                  <w:rFonts w:ascii="Calibri" w:hAnsi="Calibri" w:cs="Calibri"/>
                                  <w:color w:val="000000"/>
                                  <w:sz w:val="26"/>
                                  <w:szCs w:val="26"/>
                                </w:rPr>
                                <w:t>UL Data</w:t>
                              </w:r>
                            </w:p>
                          </w:txbxContent>
                        </wps:txbx>
                        <wps:bodyPr rot="0" vert="horz" wrap="none" lIns="0" tIns="0" rIns="0" bIns="0" anchor="t" anchorCtr="0">
                          <a:spAutoFit/>
                        </wps:bodyPr>
                      </wps:wsp>
                      <wps:wsp>
                        <wps:cNvPr id="316" name="Rectangle 92"/>
                        <wps:cNvSpPr>
                          <a:spLocks noChangeArrowheads="1"/>
                        </wps:cNvSpPr>
                        <wps:spPr bwMode="auto">
                          <a:xfrm>
                            <a:off x="4084955"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AB54B" w14:textId="2BD7857E" w:rsidR="007054E0" w:rsidRDefault="007054E0">
                              <w:r>
                                <w:rPr>
                                  <w:rFonts w:ascii="Calibri" w:hAnsi="Calibri" w:cs="Calibri"/>
                                  <w:color w:val="000000"/>
                                  <w:sz w:val="26"/>
                                  <w:szCs w:val="26"/>
                                </w:rPr>
                                <w:t>(</w:t>
                              </w:r>
                            </w:p>
                          </w:txbxContent>
                        </wps:txbx>
                        <wps:bodyPr rot="0" vert="horz" wrap="none" lIns="0" tIns="0" rIns="0" bIns="0" anchor="t" anchorCtr="0">
                          <a:spAutoFit/>
                        </wps:bodyPr>
                      </wps:wsp>
                      <wps:wsp>
                        <wps:cNvPr id="317" name="Rectangle 93"/>
                        <wps:cNvSpPr>
                          <a:spLocks noChangeArrowheads="1"/>
                        </wps:cNvSpPr>
                        <wps:spPr bwMode="auto">
                          <a:xfrm>
                            <a:off x="4135755" y="187960"/>
                            <a:ext cx="1866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027F0" w14:textId="76F8AD29" w:rsidR="007054E0" w:rsidRDefault="007054E0">
                              <w:r>
                                <w:rPr>
                                  <w:rFonts w:ascii="Calibri" w:hAnsi="Calibri" w:cs="Calibri"/>
                                  <w:color w:val="000000"/>
                                  <w:sz w:val="26"/>
                                  <w:szCs w:val="26"/>
                                </w:rPr>
                                <w:t>UE</w:t>
                              </w:r>
                            </w:p>
                          </w:txbxContent>
                        </wps:txbx>
                        <wps:bodyPr rot="0" vert="horz" wrap="none" lIns="0" tIns="0" rIns="0" bIns="0" anchor="t" anchorCtr="0">
                          <a:spAutoFit/>
                        </wps:bodyPr>
                      </wps:wsp>
                      <wps:wsp>
                        <wps:cNvPr id="318" name="Rectangle 94"/>
                        <wps:cNvSpPr>
                          <a:spLocks noChangeArrowheads="1"/>
                        </wps:cNvSpPr>
                        <wps:spPr bwMode="auto">
                          <a:xfrm>
                            <a:off x="4314825"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08642" w14:textId="4688A189" w:rsidR="007054E0" w:rsidRDefault="007054E0">
                              <w:r>
                                <w:rPr>
                                  <w:rFonts w:ascii="Calibri" w:hAnsi="Calibri" w:cs="Calibri"/>
                                  <w:color w:val="000000"/>
                                  <w:sz w:val="26"/>
                                  <w:szCs w:val="26"/>
                                </w:rPr>
                                <w:t>)</w:t>
                              </w:r>
                            </w:p>
                          </w:txbxContent>
                        </wps:txbx>
                        <wps:bodyPr rot="0" vert="horz" wrap="none" lIns="0" tIns="0" rIns="0" bIns="0" anchor="t" anchorCtr="0">
                          <a:spAutoFit/>
                        </wps:bodyPr>
                      </wps:wsp>
                      <wps:wsp>
                        <wps:cNvPr id="319" name="Rectangle 95"/>
                        <wps:cNvSpPr>
                          <a:spLocks noChangeArrowheads="1"/>
                        </wps:cNvSpPr>
                        <wps:spPr bwMode="auto">
                          <a:xfrm>
                            <a:off x="867410" y="0"/>
                            <a:ext cx="368300" cy="493395"/>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20" name="Rectangle 96"/>
                        <wps:cNvSpPr>
                          <a:spLocks noChangeArrowheads="1"/>
                        </wps:cNvSpPr>
                        <wps:spPr bwMode="auto">
                          <a:xfrm>
                            <a:off x="867410" y="0"/>
                            <a:ext cx="36830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Rectangle 98"/>
                        <wps:cNvSpPr>
                          <a:spLocks noChangeArrowheads="1"/>
                        </wps:cNvSpPr>
                        <wps:spPr bwMode="auto">
                          <a:xfrm>
                            <a:off x="1242695" y="0"/>
                            <a:ext cx="818515" cy="493395"/>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99"/>
                        <wps:cNvSpPr>
                          <a:spLocks noChangeArrowheads="1"/>
                        </wps:cNvSpPr>
                        <wps:spPr bwMode="auto">
                          <a:xfrm>
                            <a:off x="1242695" y="0"/>
                            <a:ext cx="818515" cy="493395"/>
                          </a:xfrm>
                          <a:prstGeom prst="rect">
                            <a:avLst/>
                          </a:prstGeom>
                          <a:solidFill>
                            <a:schemeClr val="accent1">
                              <a:lumMod val="40000"/>
                              <a:lumOff val="60000"/>
                            </a:schemeClr>
                          </a:solidFill>
                          <a:ln w="2540" cap="rnd">
                            <a:solidFill>
                              <a:srgbClr val="000000"/>
                            </a:solidFill>
                            <a:prstDash val="solid"/>
                            <a:round/>
                            <a:headEnd/>
                            <a:tailEnd/>
                          </a:ln>
                          <a:extLst/>
                        </wps:spPr>
                        <wps:bodyPr rot="0" vert="horz" wrap="square" lIns="91440" tIns="45720" rIns="91440" bIns="45720" anchor="t" anchorCtr="0" upright="1">
                          <a:noAutofit/>
                        </wps:bodyPr>
                      </wps:wsp>
                      <wps:wsp>
                        <wps:cNvPr id="324" name="Rectangle 100"/>
                        <wps:cNvSpPr>
                          <a:spLocks noChangeArrowheads="1"/>
                        </wps:cNvSpPr>
                        <wps:spPr bwMode="auto">
                          <a:xfrm>
                            <a:off x="1432560" y="0"/>
                            <a:ext cx="4800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5B8D5" w14:textId="3D0CFA51" w:rsidR="007054E0" w:rsidRDefault="007054E0">
                              <w:r>
                                <w:rPr>
                                  <w:rFonts w:ascii="Calibri" w:hAnsi="Calibri" w:cs="Calibri"/>
                                  <w:color w:val="000000"/>
                                  <w:sz w:val="26"/>
                                  <w:szCs w:val="26"/>
                                </w:rPr>
                                <w:t>UL DRS</w:t>
                              </w:r>
                            </w:p>
                          </w:txbxContent>
                        </wps:txbx>
                        <wps:bodyPr rot="0" vert="horz" wrap="none" lIns="0" tIns="0" rIns="0" bIns="0" anchor="t" anchorCtr="0">
                          <a:spAutoFit/>
                        </wps:bodyPr>
                      </wps:wsp>
                      <wps:wsp>
                        <wps:cNvPr id="325" name="Rectangle 101"/>
                        <wps:cNvSpPr>
                          <a:spLocks noChangeArrowheads="1"/>
                        </wps:cNvSpPr>
                        <wps:spPr bwMode="auto">
                          <a:xfrm>
                            <a:off x="1526540"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3C43E" w14:textId="215F7C2F" w:rsidR="007054E0" w:rsidRDefault="007054E0">
                              <w:r>
                                <w:rPr>
                                  <w:rFonts w:ascii="Calibri" w:hAnsi="Calibri" w:cs="Calibri"/>
                                  <w:color w:val="000000"/>
                                  <w:sz w:val="26"/>
                                  <w:szCs w:val="26"/>
                                </w:rPr>
                                <w:t>(</w:t>
                              </w:r>
                            </w:p>
                          </w:txbxContent>
                        </wps:txbx>
                        <wps:bodyPr rot="0" vert="horz" wrap="none" lIns="0" tIns="0" rIns="0" bIns="0" anchor="t" anchorCtr="0">
                          <a:spAutoFit/>
                        </wps:bodyPr>
                      </wps:wsp>
                      <wps:wsp>
                        <wps:cNvPr id="326" name="Rectangle 102"/>
                        <wps:cNvSpPr>
                          <a:spLocks noChangeArrowheads="1"/>
                        </wps:cNvSpPr>
                        <wps:spPr bwMode="auto">
                          <a:xfrm>
                            <a:off x="1569085" y="187960"/>
                            <a:ext cx="16573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D3F69" w14:textId="56E8816A" w:rsidR="007054E0" w:rsidRDefault="007054E0">
                              <w:r>
                                <w:rPr>
                                  <w:rFonts w:ascii="Calibri" w:hAnsi="Calibri" w:cs="Calibri"/>
                                  <w:color w:val="000000"/>
                                  <w:sz w:val="26"/>
                                  <w:szCs w:val="26"/>
                                </w:rPr>
                                <w:t>BS</w:t>
                              </w:r>
                            </w:p>
                          </w:txbxContent>
                        </wps:txbx>
                        <wps:bodyPr rot="0" vert="horz" wrap="none" lIns="0" tIns="0" rIns="0" bIns="0" anchor="t" anchorCtr="0">
                          <a:spAutoFit/>
                        </wps:bodyPr>
                      </wps:wsp>
                      <wps:wsp>
                        <wps:cNvPr id="327" name="Rectangle 103"/>
                        <wps:cNvSpPr>
                          <a:spLocks noChangeArrowheads="1"/>
                        </wps:cNvSpPr>
                        <wps:spPr bwMode="auto">
                          <a:xfrm>
                            <a:off x="1731010"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FD17A" w14:textId="00551505" w:rsidR="007054E0" w:rsidRDefault="007054E0">
                              <w:r>
                                <w:rPr>
                                  <w:rFonts w:ascii="Calibri" w:hAnsi="Calibri" w:cs="Calibri"/>
                                  <w:color w:val="000000"/>
                                  <w:sz w:val="26"/>
                                  <w:szCs w:val="26"/>
                                </w:rPr>
                                <w:t>)</w:t>
                              </w:r>
                            </w:p>
                          </w:txbxContent>
                        </wps:txbx>
                        <wps:bodyPr rot="0" vert="horz" wrap="none" lIns="0" tIns="0" rIns="0" bIns="0" anchor="t" anchorCtr="0">
                          <a:spAutoFit/>
                        </wps:bodyPr>
                      </wps:wsp>
                      <wps:wsp>
                        <wps:cNvPr id="328" name="Rectangle 104"/>
                        <wps:cNvSpPr>
                          <a:spLocks noChangeArrowheads="1"/>
                        </wps:cNvSpPr>
                        <wps:spPr bwMode="auto">
                          <a:xfrm>
                            <a:off x="2061210" y="0"/>
                            <a:ext cx="368300" cy="493395"/>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29" name="Rectangle 105"/>
                        <wps:cNvSpPr>
                          <a:spLocks noChangeArrowheads="1"/>
                        </wps:cNvSpPr>
                        <wps:spPr bwMode="auto">
                          <a:xfrm>
                            <a:off x="2061210" y="0"/>
                            <a:ext cx="36830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Rectangle 107"/>
                        <wps:cNvSpPr>
                          <a:spLocks noChangeArrowheads="1"/>
                        </wps:cNvSpPr>
                        <wps:spPr bwMode="auto">
                          <a:xfrm>
                            <a:off x="5499100" y="0"/>
                            <a:ext cx="819150" cy="493395"/>
                          </a:xfrm>
                          <a:prstGeom prst="rect">
                            <a:avLst/>
                          </a:prstGeom>
                          <a:solidFill>
                            <a:srgbClr val="E3DE00"/>
                          </a:solidFill>
                          <a:ln>
                            <a:noFill/>
                          </a:ln>
                        </wps:spPr>
                        <wps:bodyPr rot="0" vert="horz" wrap="square" lIns="91440" tIns="45720" rIns="91440" bIns="45720" anchor="t" anchorCtr="0" upright="1">
                          <a:noAutofit/>
                        </wps:bodyPr>
                      </wps:wsp>
                      <wps:wsp>
                        <wps:cNvPr id="332" name="Rectangle 108"/>
                        <wps:cNvSpPr>
                          <a:spLocks noChangeArrowheads="1"/>
                        </wps:cNvSpPr>
                        <wps:spPr bwMode="auto">
                          <a:xfrm>
                            <a:off x="5499100" y="0"/>
                            <a:ext cx="81915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Rectangle 109"/>
                        <wps:cNvSpPr>
                          <a:spLocks noChangeArrowheads="1"/>
                        </wps:cNvSpPr>
                        <wps:spPr bwMode="auto">
                          <a:xfrm>
                            <a:off x="5680710" y="121920"/>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810C4" w14:textId="64D36514" w:rsidR="007054E0" w:rsidRDefault="007054E0">
                              <w:r>
                                <w:rPr>
                                  <w:rFonts w:ascii="Calibri" w:hAnsi="Calibri" w:cs="Calibri"/>
                                  <w:color w:val="000000"/>
                                  <w:sz w:val="26"/>
                                  <w:szCs w:val="26"/>
                                </w:rPr>
                                <w:t>UL CTRL</w:t>
                              </w:r>
                            </w:p>
                          </w:txbxContent>
                        </wps:txbx>
                        <wps:bodyPr rot="0" vert="horz" wrap="none" lIns="0" tIns="0" rIns="0" bIns="0" anchor="t" anchorCtr="0">
                          <a:spAutoFit/>
                        </wps:bodyPr>
                      </wps:wsp>
                      <wps:wsp>
                        <wps:cNvPr id="336" name="Rectangle 112"/>
                        <wps:cNvSpPr>
                          <a:spLocks noChangeArrowheads="1"/>
                        </wps:cNvSpPr>
                        <wps:spPr bwMode="auto">
                          <a:xfrm>
                            <a:off x="5995035" y="1879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F3DDC" w14:textId="77777777" w:rsidR="007054E0" w:rsidRDefault="007054E0"/>
                          </w:txbxContent>
                        </wps:txbx>
                        <wps:bodyPr rot="0" vert="horz" wrap="none" lIns="0" tIns="0" rIns="0" bIns="0" anchor="t" anchorCtr="0">
                          <a:spAutoFit/>
                        </wps:bodyPr>
                      </wps:wsp>
                      <wps:wsp>
                        <wps:cNvPr id="337" name="Rectangle 113"/>
                        <wps:cNvSpPr>
                          <a:spLocks noChangeArrowheads="1"/>
                        </wps:cNvSpPr>
                        <wps:spPr bwMode="auto">
                          <a:xfrm>
                            <a:off x="14605" y="821690"/>
                            <a:ext cx="818515" cy="492760"/>
                          </a:xfrm>
                          <a:prstGeom prst="rect">
                            <a:avLst/>
                          </a:prstGeom>
                          <a:solidFill>
                            <a:srgbClr val="33CC33"/>
                          </a:solidFill>
                          <a:ln>
                            <a:noFill/>
                          </a:ln>
                        </wps:spPr>
                        <wps:bodyPr rot="0" vert="horz" wrap="square" lIns="91440" tIns="45720" rIns="91440" bIns="45720" anchor="t" anchorCtr="0" upright="1">
                          <a:noAutofit/>
                        </wps:bodyPr>
                      </wps:wsp>
                      <wps:wsp>
                        <wps:cNvPr id="338" name="Rectangle 114"/>
                        <wps:cNvSpPr>
                          <a:spLocks noChangeArrowheads="1"/>
                        </wps:cNvSpPr>
                        <wps:spPr bwMode="auto">
                          <a:xfrm>
                            <a:off x="14605" y="821690"/>
                            <a:ext cx="818515"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Rectangle 115"/>
                        <wps:cNvSpPr>
                          <a:spLocks noChangeArrowheads="1"/>
                        </wps:cNvSpPr>
                        <wps:spPr bwMode="auto">
                          <a:xfrm>
                            <a:off x="182499" y="936879"/>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76642" w14:textId="133D0655" w:rsidR="007054E0" w:rsidRDefault="007054E0">
                              <w:r>
                                <w:rPr>
                                  <w:rFonts w:ascii="Calibri" w:hAnsi="Calibri" w:cs="Calibri"/>
                                  <w:color w:val="000000"/>
                                  <w:sz w:val="26"/>
                                  <w:szCs w:val="26"/>
                                </w:rPr>
                                <w:t xml:space="preserve">DL </w:t>
                              </w:r>
                            </w:p>
                          </w:txbxContent>
                        </wps:txbx>
                        <wps:bodyPr rot="0" vert="horz" wrap="none" lIns="0" tIns="0" rIns="0" bIns="0" anchor="t" anchorCtr="0">
                          <a:spAutoFit/>
                        </wps:bodyPr>
                      </wps:wsp>
                      <wps:wsp>
                        <wps:cNvPr id="340" name="Rectangle 116"/>
                        <wps:cNvSpPr>
                          <a:spLocks noChangeArrowheads="1"/>
                        </wps:cNvSpPr>
                        <wps:spPr bwMode="auto">
                          <a:xfrm>
                            <a:off x="403733" y="942594"/>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16C228" w14:textId="5E26158C" w:rsidR="007054E0" w:rsidRDefault="007054E0">
                              <w:r>
                                <w:rPr>
                                  <w:rFonts w:ascii="Calibri" w:hAnsi="Calibri" w:cs="Calibri"/>
                                  <w:color w:val="000000"/>
                                  <w:sz w:val="26"/>
                                  <w:szCs w:val="26"/>
                                </w:rPr>
                                <w:t>CTRL</w:t>
                              </w:r>
                            </w:p>
                          </w:txbxContent>
                        </wps:txbx>
                        <wps:bodyPr rot="0" vert="horz" wrap="none" lIns="0" tIns="0" rIns="0" bIns="0" anchor="t" anchorCtr="0">
                          <a:spAutoFit/>
                        </wps:bodyPr>
                      </wps:wsp>
                      <wps:wsp>
                        <wps:cNvPr id="341" name="Rectangle 117"/>
                        <wps:cNvSpPr>
                          <a:spLocks noChangeArrowheads="1"/>
                        </wps:cNvSpPr>
                        <wps:spPr bwMode="auto">
                          <a:xfrm>
                            <a:off x="485775" y="100965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50C72" w14:textId="77777777" w:rsidR="007054E0" w:rsidRDefault="007054E0"/>
                          </w:txbxContent>
                        </wps:txbx>
                        <wps:bodyPr rot="0" vert="horz" wrap="none" lIns="0" tIns="0" rIns="0" bIns="0" anchor="t" anchorCtr="0">
                          <a:spAutoFit/>
                        </wps:bodyPr>
                      </wps:wsp>
                      <wps:wsp>
                        <wps:cNvPr id="344" name="Rectangle 120"/>
                        <wps:cNvSpPr>
                          <a:spLocks noChangeArrowheads="1"/>
                        </wps:cNvSpPr>
                        <wps:spPr bwMode="auto">
                          <a:xfrm>
                            <a:off x="5499100" y="821690"/>
                            <a:ext cx="819150" cy="492760"/>
                          </a:xfrm>
                          <a:prstGeom prst="rect">
                            <a:avLst/>
                          </a:prstGeom>
                          <a:solidFill>
                            <a:srgbClr val="E3DE00"/>
                          </a:solidFill>
                          <a:ln>
                            <a:noFill/>
                          </a:ln>
                        </wps:spPr>
                        <wps:bodyPr rot="0" vert="horz" wrap="square" lIns="91440" tIns="45720" rIns="91440" bIns="45720" anchor="t" anchorCtr="0" upright="1">
                          <a:noAutofit/>
                        </wps:bodyPr>
                      </wps:wsp>
                      <wps:wsp>
                        <wps:cNvPr id="345" name="Rectangle 121"/>
                        <wps:cNvSpPr>
                          <a:spLocks noChangeArrowheads="1"/>
                        </wps:cNvSpPr>
                        <wps:spPr bwMode="auto">
                          <a:xfrm>
                            <a:off x="5499100" y="821690"/>
                            <a:ext cx="819150"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Rectangle 122"/>
                        <wps:cNvSpPr>
                          <a:spLocks noChangeArrowheads="1"/>
                        </wps:cNvSpPr>
                        <wps:spPr bwMode="auto">
                          <a:xfrm>
                            <a:off x="5690870" y="917575"/>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0017D" w14:textId="62010F0E" w:rsidR="007054E0" w:rsidRDefault="007054E0">
                              <w:r>
                                <w:rPr>
                                  <w:rFonts w:ascii="Calibri" w:hAnsi="Calibri" w:cs="Calibri"/>
                                  <w:color w:val="000000"/>
                                  <w:sz w:val="26"/>
                                  <w:szCs w:val="26"/>
                                </w:rPr>
                                <w:t>UL CTRL</w:t>
                              </w:r>
                            </w:p>
                          </w:txbxContent>
                        </wps:txbx>
                        <wps:bodyPr rot="0" vert="horz" wrap="none" lIns="0" tIns="0" rIns="0" bIns="0" anchor="t" anchorCtr="0">
                          <a:spAutoFit/>
                        </wps:bodyPr>
                      </wps:wsp>
                      <wps:wsp>
                        <wps:cNvPr id="347" name="Rectangle 123"/>
                        <wps:cNvSpPr>
                          <a:spLocks noChangeArrowheads="1"/>
                        </wps:cNvSpPr>
                        <wps:spPr bwMode="auto">
                          <a:xfrm>
                            <a:off x="5773420" y="100965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B3DFE" w14:textId="77777777" w:rsidR="007054E0" w:rsidRDefault="007054E0"/>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65628472" id="Canvas 350" o:spid="_x0000_s1070" editas="canvas" style="position:absolute;margin-left:-7.9pt;margin-top:6.4pt;width:500.3pt;height:109.6pt;z-index:251663360" coordsize="80117,17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">
                <v:shape id="_x0000_s1071" type="#_x0000_t75" style="position:absolute;width:80117;height:17545;visibility:visible;mso-wrap-style:square">
                  <v:fill o:detectmouseclick="t"/>
                  <v:path o:connecttype="none"/>
                </v:shape>
                <v:rect id="Rectangle 68" o:spid="_x0000_s1072" style="position:absolute;left:24295;top:8216;width:27425;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0cYA&#10;AADcAAAADwAAAGRycy9kb3ducmV2LnhtbESPT0vDQBTE74LfYXmCF7EbgxWbdluqIAS82NTeX7PP&#10;JDb7Nuxu/vTbdwWhx2FmfsOsNpNpxUDON5YVPM0SEMSl1Q1XCr73H4+vIHxA1thaJgVn8rBZ396s&#10;MNN25B0NRahEhLDPUEEdQpdJ6cuaDPqZ7Yij92OdwRClq6R2OEa4aWWaJC/SYMNxocaO3msqT0Vv&#10;FOTPv9t5/jbsT64dv/pdf5wfHj6Vur+btksQgaZwDf+3c60gXaTwdyYeAb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s/0cYAAADcAAAADwAAAAAAAAAAAAAAAACYAgAAZHJz&#10;L2Rvd25yZXYueG1sUEsFBgAAAAAEAAQA9QAAAIsDAAAAAA==&#10;" fillcolor="#9f6" stroked="f"/>
                <v:rect id="Rectangle 69" o:spid="_x0000_s1073" style="position:absolute;left:24295;top:8216;width:27425;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6snscA&#10;AADcAAAADwAAAGRycy9kb3ducmV2LnhtbESPQWvCQBSE70L/w/IKvYjZqFhq6ipVKAg9aRu0t0f2&#10;NUmbfZtmVxP99a4geBxm5htmtuhMJY7UuNKygmEUgyDOrC45V/D1+T54AeE8ssbKMik4kYPF/KE3&#10;w0Tbljd03PpcBAi7BBUU3teJlC4ryKCLbE0cvB/bGPRBNrnUDbYBbio5iuNnabDksFBgTauCsr/t&#10;wSjY/VK6/G/X+4/x5Ptc9vvp6lClSj09dm+vIDx1/h6+tddawWg6huuZcATk/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OrJ7HAAAA3AAAAA8AAAAAAAAAAAAAAAAAmAIAAGRy&#10;cy9kb3ducmV2LnhtbFBLBQYAAAAABAAEAPUAAACMAwAAAAA=&#10;" filled="f" strokeweight=".2pt">
                  <v:stroke joinstyle="round" endcap="round"/>
                </v:rect>
                <v:rect id="Rectangle 70" o:spid="_x0000_s1074" style="position:absolute;left:34283;top:10096;width:1715;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14:paraId="3D6AFD11" w14:textId="1B95D6AF" w:rsidR="007054E0" w:rsidRDefault="007054E0">
                        <w:r>
                          <w:rPr>
                            <w:rFonts w:ascii="Calibri" w:hAnsi="Calibri" w:cs="Calibri"/>
                            <w:color w:val="000000"/>
                            <w:sz w:val="26"/>
                            <w:szCs w:val="26"/>
                          </w:rPr>
                          <w:t>DL</w:t>
                        </w:r>
                      </w:p>
                    </w:txbxContent>
                  </v:textbox>
                </v:rect>
                <v:rect id="Rectangle 71" o:spid="_x0000_s1075" style="position:absolute;left:35985;top:10096;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14:paraId="3F6CBBD9" w14:textId="77777777" w:rsidR="007054E0" w:rsidRDefault="007054E0"/>
                    </w:txbxContent>
                  </v:textbox>
                </v:rect>
                <v:rect id="Rectangle 72" o:spid="_x0000_s1076" style="position:absolute;left:36207;top:10096;width:3156;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14:paraId="1AC21652" w14:textId="1A0D0496" w:rsidR="007054E0" w:rsidRDefault="007054E0">
                        <w:r>
                          <w:rPr>
                            <w:rFonts w:ascii="Calibri" w:hAnsi="Calibri" w:cs="Calibri"/>
                            <w:color w:val="000000"/>
                            <w:sz w:val="26"/>
                            <w:szCs w:val="26"/>
                          </w:rPr>
                          <w:t>Data</w:t>
                        </w:r>
                      </w:p>
                    </w:txbxContent>
                  </v:textbox>
                </v:rect>
                <v:rect id="Rectangle 73" o:spid="_x0000_s1077" style="position:absolute;left:39484;top:10096;width:501;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14:paraId="1096ED48" w14:textId="585EF1E5" w:rsidR="007054E0" w:rsidRDefault="007054E0">
                        <w:r>
                          <w:rPr>
                            <w:rFonts w:ascii="Calibri" w:hAnsi="Calibri" w:cs="Calibri"/>
                            <w:color w:val="000000"/>
                            <w:sz w:val="26"/>
                            <w:szCs w:val="26"/>
                          </w:rPr>
                          <w:t>(</w:t>
                        </w:r>
                      </w:p>
                    </w:txbxContent>
                  </v:textbox>
                </v:rect>
                <v:rect id="Rectangle 74" o:spid="_x0000_s1078" style="position:absolute;left:39998;top:10096;width:1658;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14:paraId="7E60E262" w14:textId="4448AE11" w:rsidR="007054E0" w:rsidRDefault="007054E0">
                        <w:r>
                          <w:rPr>
                            <w:rFonts w:ascii="Calibri" w:hAnsi="Calibri" w:cs="Calibri"/>
                            <w:color w:val="000000"/>
                            <w:sz w:val="26"/>
                            <w:szCs w:val="26"/>
                          </w:rPr>
                          <w:t>BS</w:t>
                        </w:r>
                      </w:p>
                    </w:txbxContent>
                  </v:textbox>
                </v:rect>
                <v:rect id="Rectangle 75" o:spid="_x0000_s1079" style="position:absolute;left:41529;top:10096;width:501;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14:paraId="0FB92195" w14:textId="7F1F70CF" w:rsidR="007054E0" w:rsidRDefault="007054E0">
                        <w:r>
                          <w:rPr>
                            <w:rFonts w:ascii="Calibri" w:hAnsi="Calibri" w:cs="Calibri"/>
                            <w:color w:val="000000"/>
                            <w:sz w:val="26"/>
                            <w:szCs w:val="26"/>
                          </w:rPr>
                          <w:t>)</w:t>
                        </w:r>
                      </w:p>
                    </w:txbxContent>
                  </v:textbox>
                </v:rect>
                <v:rect id="Rectangle 76" o:spid="_x0000_s1080" style="position:absolute;left:51720;top:8216;width:4121;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dr8MA&#10;AADcAAAADwAAAGRycy9kb3ducmV2LnhtbERPz2vCMBS+D/Y/hDfwMmyigo5qFBkKuzi07uDx0Tzb&#10;sualNrF2/vXmMPD48f1erHpbi45aXznWMEoUCOLcmYoLDT/H7fADhA/IBmvHpOGPPKyWry8LTI27&#10;8YG6LBQihrBPUUMZQpNK6fOSLPrENcSRO7vWYoiwLaRp8RbDbS3HSk2lxYpjQ4kNfZaU/2ZXq2H/&#10;vdvNsu3s/bJmdc/vm+vp0pHWg7d+PQcRqA9P8b/7y2iYqDg/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5fdr8MAAADcAAAADwAAAAAAAAAAAAAAAACYAgAAZHJzL2Rv&#10;d25yZXYueG1sUEsFBgAAAAAEAAQA9QAAAIgDAAAAAA==&#10;" fillcolor="#f2f2f2 [3052]" stroked="f"/>
                <v:rect id="Rectangle 77" o:spid="_x0000_s1081" style="position:absolute;left:51720;top:8216;width:4121;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sNaMYA&#10;AADcAAAADwAAAGRycy9kb3ducmV2LnhtbESPQWvCQBSE7wX/w/IEL6IblYpEV1GhIHiqbVBvj+wz&#10;iWbfptnVxP76bqHQ4zAz3zCLVWtK8aDaFZYVjIYRCOLU6oIzBZ8fb4MZCOeRNZaWScGTHKyWnZcF&#10;xto2/E6Pg89EgLCLUUHufRVL6dKcDLqhrYiDd7G1QR9knUldYxPgppTjKJpKgwWHhRwr2uaU3g53&#10;o+B4pWTz1exO+8nr+bvo95PtvUyU6nXb9RyEp9b/h//aO61gEo3g90w4AnL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sNaMYAAADcAAAADwAAAAAAAAAAAAAAAACYAgAAZHJz&#10;L2Rvd25yZXYueG1sUEsFBgAAAAAEAAQA9QAAAIsDAAAAAA==&#10;" filled="f" strokeweight=".2pt">
                  <v:stroke joinstyle="round" endcap="round"/>
                </v:rect>
                <v:rect id="Rectangle 79" o:spid="_x0000_s1082" style="position:absolute;left:381;width:818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rvsMA&#10;AADcAAAADwAAAGRycy9kb3ducmV2LnhtbESPQYvCMBSE78L+h/AW9qapFkSqUURYWdiLrYJ4ezTP&#10;trR56TbZWv+9EQSPw8x8w6w2g2lET52rLCuYTiIQxLnVFRcKTsfv8QKE88gaG8uk4E4ONuuP0QoT&#10;bW+cUp/5QgQIuwQVlN63iZQuL8mgm9iWOHhX2xn0QXaF1B3eAtw0chZFc2mw4rBQYku7kvI6+zcK&#10;9jrO5M5XNf32l8OfrdPzAVOlvj6H7RKEp8G/w6/2j1YQRzE8z4Qj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qrvsMAAADcAAAADwAAAAAAAAAAAAAAAACYAgAAZHJzL2Rv&#10;d25yZXYueG1sUEsFBgAAAAAEAAQA9QAAAIgDAAAAAA==&#10;" fillcolor="#3c3" stroked="f"/>
                <v:rect id="Rectangle 80" o:spid="_x0000_s1083" style="position:absolute;left:381;width:818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u8McA&#10;AADcAAAADwAAAGRycy9kb3ducmV2LnhtbESPQWvCQBSE7wX/w/IKXqTZqLWU6CpWEARPtQbt7ZF9&#10;JqnZt2l2NdFf3y0Uehxm5htmtuhMJa7UuNKygmEUgyDOrC45V7D/WD+9gnAeWWNlmRTcyMFi3nuY&#10;YaJty+903flcBAi7BBUU3teJlC4ryKCLbE0cvJNtDPogm1zqBtsAN5UcxfGLNFhyWCiwplVB2Xl3&#10;MQoOX5S+fbeb43Y8+byXg0G6ulSpUv3HbjkF4anz/+G/9kYrGMfP8HsmHA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MrvDHAAAA3AAAAA8AAAAAAAAAAAAAAAAAmAIAAGRy&#10;cy9kb3ducmV2LnhtbFBLBQYAAAAABAAEAPUAAACMAwAAAAA=&#10;" filled="f" strokeweight=".2pt">
                  <v:stroke joinstyle="round" endcap="round"/>
                </v:rect>
                <v:rect id="Rectangle 81" o:spid="_x0000_s1084" style="position:absolute;left:1591;top:1524;width:1714;height:31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14:paraId="456BB82E" w14:textId="3D2EADCF" w:rsidR="007054E0" w:rsidRDefault="007054E0">
                        <w:r>
                          <w:rPr>
                            <w:rFonts w:ascii="Calibri" w:hAnsi="Calibri" w:cs="Calibri"/>
                            <w:color w:val="000000"/>
                            <w:sz w:val="26"/>
                            <w:szCs w:val="26"/>
                          </w:rPr>
                          <w:t xml:space="preserve">DL </w:t>
                        </w:r>
                      </w:p>
                    </w:txbxContent>
                  </v:textbox>
                </v:rect>
                <v:rect id="Rectangle 82" o:spid="_x0000_s1085" style="position:absolute;left:3653;top:1513;width:327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14:paraId="266CD15A" w14:textId="29195041" w:rsidR="007054E0" w:rsidRDefault="007054E0">
                        <w:r>
                          <w:rPr>
                            <w:rFonts w:ascii="Calibri" w:hAnsi="Calibri" w:cs="Calibri"/>
                            <w:color w:val="000000"/>
                            <w:sz w:val="26"/>
                            <w:szCs w:val="26"/>
                          </w:rPr>
                          <w:t>CTRL</w:t>
                        </w:r>
                      </w:p>
                    </w:txbxContent>
                  </v:textbox>
                </v:rect>
                <v:rect id="Rectangle 86" o:spid="_x0000_s1086" style="position:absolute;left:8331;top:8216;width:15964;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5LcsQA&#10;AADcAAAADwAAAGRycy9kb3ducmV2LnhtbERPTWvCQBC9F/oflin0UszGFoykriKlAS+KjR56HLLT&#10;JDQ7G7ObGPPruwehx8f7Xm1G04iBOldbVjCPYhDEhdU1lwrOp2y2BOE8ssbGMim4kYPN+vFhham2&#10;V/6iIfelCCHsUlRQed+mUrqiIoMusi1x4H5sZ9AH2JVSd3gN4aaRr3G8kAZrDg0VtvRRUfGb90bB&#10;8bDfJ3mWvFy2HE/F9Nl/XwZS6vlp3L6D8DT6f/HdvdMK3uZhfjg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OS3LEAAAA3AAAAA8AAAAAAAAAAAAAAAAAmAIAAGRycy9k&#10;b3ducmV2LnhtbFBLBQYAAAAABAAEAPUAAACJAwAAAAA=&#10;" fillcolor="#f2f2f2 [3052]" stroked="f"/>
                <v:rect id="Rectangle 87" o:spid="_x0000_s1087" style="position:absolute;left:8331;top:8216;width:15964;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btccA&#10;AADcAAAADwAAAGRycy9kb3ducmV2LnhtbESPQWvCQBSE70L/w/IKXqRuolhK6ioqCIKnqqHt7ZF9&#10;TdJm38bsamJ/vSsIHoeZ+YaZzjtTiTM1rrSsIB5GIIgzq0vOFRz265c3EM4ja6wsk4ILOZjPnnpT&#10;TLRt+YPOO5+LAGGXoILC+zqR0mUFGXRDWxMH78c2Bn2QTS51g22Am0qOouhVGiw5LBRY06qg7G93&#10;Mgo+fyldHtvN13Y8+f4vB4N0dapSpfrP3eIdhKfOP8L39kYrGMcx3M6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im7XHAAAA3AAAAA8AAAAAAAAAAAAAAAAAmAIAAGRy&#10;cy9kb3ducmV2LnhtbFBLBQYAAAAABAAEAPUAAACMAwAAAAA=&#10;" filled="f" strokeweight=".2pt">
                  <v:stroke joinstyle="round" endcap="round"/>
                </v:rect>
                <v:rect id="Rectangle 89" o:spid="_x0000_s1088" style="position:absolute;left:24396;width:3059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ORZ8QA&#10;AADcAAAADwAAAGRycy9kb3ducmV2LnhtbESPQWvCQBSE70L/w/IKvekmilJSN6FVKh6tLdXjI/ua&#10;TZt9G7Orxn/vFgSPw8x8w8yL3jbiRJ2vHStIRwkI4tLpmisFX5/vw2cQPiBrbByTggt5KPKHwRwz&#10;7c78QadtqESEsM9QgQmhzaT0pSGLfuRa4uj9uM5iiLKrpO7wHOG2keMkmUmLNccFgy0tDJV/26NV&#10;sN/svt+M3VA/nfrVYW2XLk1+lXp67F9fQATqwz18a6+1gkk6gf8z8Qj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zkWfEAAAA3AAAAA8AAAAAAAAAAAAAAAAAmAIAAGRycy9k&#10;b3ducmV2LnhtbFBLBQYAAAAABAAEAPUAAACJAwAAAAA=&#10;" fillcolor="yellow" stroked="f"/>
                <v:rect id="Rectangle 90" o:spid="_x0000_s1089" style="position:absolute;left:24396;width:3059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U4LcgA&#10;AADcAAAADwAAAGRycy9kb3ducmV2LnhtbESPT2vCQBTE7wW/w/IEL9Js/FdK6ipWKAg9qQ1tb4/s&#10;a5KafZtmVxP99K4g9DjMzG+Y+bIzlThR40rLCkZRDII4s7rkXMHH/u3xGYTzyBory6TgTA6Wi97D&#10;HBNtW97SaedzESDsElRQeF8nUrqsIIMusjVx8H5sY9AH2eRSN9gGuKnkOI6fpMGSw0KBNa0Lyg67&#10;o1Hw+Uvp61+7+XqfzL4v5XCYro9VqtSg361eQHjq/H/43t5oBZPRFG5nwhGQi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lTgtyAAAANwAAAAPAAAAAAAAAAAAAAAAAJgCAABk&#10;cnMvZG93bnJldi54bWxQSwUGAAAAAAQABAD1AAAAjQMAAAAA&#10;" filled="f" strokeweight=".2pt">
                  <v:stroke joinstyle="round" endcap="round"/>
                </v:rect>
                <v:rect id="Rectangle 91" o:spid="_x0000_s1090" style="position:absolute;left:35579;top:1879;width:5283;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14:paraId="55EA4262" w14:textId="0AF44850" w:rsidR="007054E0" w:rsidRDefault="007054E0">
                        <w:r>
                          <w:rPr>
                            <w:rFonts w:ascii="Calibri" w:hAnsi="Calibri" w:cs="Calibri"/>
                            <w:color w:val="000000"/>
                            <w:sz w:val="26"/>
                            <w:szCs w:val="26"/>
                          </w:rPr>
                          <w:t>UL Data</w:t>
                        </w:r>
                      </w:p>
                    </w:txbxContent>
                  </v:textbox>
                </v:rect>
                <v:rect id="Rectangle 92" o:spid="_x0000_s1091" style="position:absolute;left:40849;top:1879;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14:paraId="7A2AB54B" w14:textId="2BD7857E" w:rsidR="007054E0" w:rsidRDefault="007054E0">
                        <w:r>
                          <w:rPr>
                            <w:rFonts w:ascii="Calibri" w:hAnsi="Calibri" w:cs="Calibri"/>
                            <w:color w:val="000000"/>
                            <w:sz w:val="26"/>
                            <w:szCs w:val="26"/>
                          </w:rPr>
                          <w:t>(</w:t>
                        </w:r>
                      </w:p>
                    </w:txbxContent>
                  </v:textbox>
                </v:rect>
                <v:rect id="Rectangle 93" o:spid="_x0000_s1092" style="position:absolute;left:41357;top:1879;width:186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14:paraId="57E027F0" w14:textId="76F8AD29" w:rsidR="007054E0" w:rsidRDefault="007054E0">
                        <w:r>
                          <w:rPr>
                            <w:rFonts w:ascii="Calibri" w:hAnsi="Calibri" w:cs="Calibri"/>
                            <w:color w:val="000000"/>
                            <w:sz w:val="26"/>
                            <w:szCs w:val="26"/>
                          </w:rPr>
                          <w:t>UE</w:t>
                        </w:r>
                      </w:p>
                    </w:txbxContent>
                  </v:textbox>
                </v:rect>
                <v:rect id="Rectangle 94" o:spid="_x0000_s1093" style="position:absolute;left:43148;top:1879;width:501;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14:paraId="34E08642" w14:textId="4688A189" w:rsidR="007054E0" w:rsidRDefault="007054E0">
                        <w:r>
                          <w:rPr>
                            <w:rFonts w:ascii="Calibri" w:hAnsi="Calibri" w:cs="Calibri"/>
                            <w:color w:val="000000"/>
                            <w:sz w:val="26"/>
                            <w:szCs w:val="26"/>
                          </w:rPr>
                          <w:t>)</w:t>
                        </w:r>
                      </w:p>
                    </w:txbxContent>
                  </v:textbox>
                </v:rect>
                <v:rect id="Rectangle 95" o:spid="_x0000_s1094" style="position:absolute;left:8674;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Ti78cA&#10;AADcAAAADwAAAGRycy9kb3ducmV2LnhtbESPT2vCQBTE70K/w/IKXkQ3WvBPdBOkVOjF0qYePD6y&#10;r0lo9m3MrjH66d2C0OMwM79hNmlvatFR6yrLCqaTCARxbnXFhYLD9268BOE8ssbaMim4koM0eRps&#10;MNb2wl/UZb4QAcIuRgWl900spctLMugmtiEO3o9tDfog20LqFi8Bbmo5i6K5NFhxWCixodeS8t/s&#10;bBR8fuz3i2y3GJ22HN3y29v5eOpIqeFzv12D8NT7//Cj/a4VvExX8HcmHAGZ3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d04u/HAAAA3AAAAA8AAAAAAAAAAAAAAAAAmAIAAGRy&#10;cy9kb3ducmV2LnhtbFBLBQYAAAAABAAEAPUAAACMAwAAAAA=&#10;" fillcolor="#f2f2f2 [3052]" stroked="f"/>
                <v:rect id="Rectangle 96" o:spid="_x0000_s1095" style="position:absolute;left:8674;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L0k8QA&#10;AADcAAAADwAAAGRycy9kb3ducmV2LnhtbERPy2rCQBTdC/2H4Ra6EZ2oKBIdpQoFoSsfQd1dMrdJ&#10;2sydNDMxsV/fWQguD+e9XHemFDeqXWFZwWgYgSBOrS44U3A6fgzmIJxH1lhaJgV3crBevfSWGGvb&#10;8p5uB5+JEMIuRgW591UspUtzMuiGtiIO3JetDfoA60zqGtsQbko5jqKZNFhwaMixom1O6c+hMQrO&#10;35Rsftvd5XMyvf4V/X6ybcpEqbfX7n0BwlPnn+KHe6cVTMZhfjgTj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C9JPEAAAA3AAAAA8AAAAAAAAAAAAAAAAAmAIAAGRycy9k&#10;b3ducmV2LnhtbFBLBQYAAAAABAAEAPUAAACJAwAAAAA=&#10;" filled="f" strokeweight=".2pt">
                  <v:stroke joinstyle="round" endcap="round"/>
                </v:rect>
                <v:rect id="Rectangle 98" o:spid="_x0000_s1096" style="position:absolute;left:12426;width:8186;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aQ8YA&#10;AADcAAAADwAAAGRycy9kb3ducmV2LnhtbESPQWvCQBSE7wX/w/KE3uomWyglugYRKx6k0tSDx2f2&#10;mQSzb9PsqrG/vlso9DjMzDfMLB9sK67U+8axhnSSgCAunWm40rD/fHt6BeEDssHWMWm4k4d8PnqY&#10;YWbcjT/oWoRKRAj7DDXUIXSZlL6syaKfuI44eifXWwxR9pU0Pd4i3LZSJcmLtNhwXKixo2VN5bm4&#10;WA1qqw5rt1o338cDp1/ufZcU3U7rx/GwmIIINIT/8F97YzQ8KwW/Z+IRk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zaQ8YAAADcAAAADwAAAAAAAAAAAAAAAACYAgAAZHJz&#10;L2Rvd25yZXYueG1sUEsFBgAAAAAEAAQA9QAAAIsDAAAAAA==&#10;" fillcolor="#ffc000" stroked="f"/>
                <v:rect id="Rectangle 99" o:spid="_x0000_s1097" style="position:absolute;left:12426;width:8186;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60gsYA&#10;AADcAAAADwAAAGRycy9kb3ducmV2LnhtbESPQWvCQBSE74L/YXlCL1I3KoikWUXF0kJPpvbQ22v2&#10;ZZOafZtmV03/fVcoeBxm5hsmW/e2ERfqfO1YwXSSgCAunK7ZKDi+Pz8uQfiArLFxTAp+ycN6NRxk&#10;mGp35QNd8mBEhLBPUUEVQptK6YuKLPqJa4mjV7rOYoiyM1J3eI1w28hZkiykxZrjQoUt7SoqTvnZ&#10;KjiX5iXf78fbT+3Lt280H+HrZ6rUw6jfPIEI1Id7+L/9qhXMZ3O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60gsYAAADcAAAADwAAAAAAAAAAAAAAAACYAgAAZHJz&#10;L2Rvd25yZXYueG1sUEsFBgAAAAAEAAQA9QAAAIsDAAAAAA==&#10;" fillcolor="#bdd6ee [1300]" strokeweight=".2pt">
                  <v:stroke joinstyle="round" endcap="round"/>
                </v:rect>
                <v:rect id="Rectangle 100" o:spid="_x0000_s1098" style="position:absolute;left:14325;width:4801;height:31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14:paraId="6815B8D5" w14:textId="3D0CFA51" w:rsidR="007054E0" w:rsidRDefault="007054E0">
                        <w:r>
                          <w:rPr>
                            <w:rFonts w:ascii="Calibri" w:hAnsi="Calibri" w:cs="Calibri"/>
                            <w:color w:val="000000"/>
                            <w:sz w:val="26"/>
                            <w:szCs w:val="26"/>
                          </w:rPr>
                          <w:t>UL DRS</w:t>
                        </w:r>
                      </w:p>
                    </w:txbxContent>
                  </v:textbox>
                </v:rect>
                <v:rect id="Rectangle 101" o:spid="_x0000_s1099" style="position:absolute;left:15265;top:1879;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14:paraId="3313C43E" w14:textId="215F7C2F" w:rsidR="007054E0" w:rsidRDefault="007054E0">
                        <w:r>
                          <w:rPr>
                            <w:rFonts w:ascii="Calibri" w:hAnsi="Calibri" w:cs="Calibri"/>
                            <w:color w:val="000000"/>
                            <w:sz w:val="26"/>
                            <w:szCs w:val="26"/>
                          </w:rPr>
                          <w:t>(</w:t>
                        </w:r>
                      </w:p>
                    </w:txbxContent>
                  </v:textbox>
                </v:rect>
                <v:rect id="Rectangle 102" o:spid="_x0000_s1100" style="position:absolute;left:15690;top:1879;width:1658;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14:paraId="783D3F69" w14:textId="56E8816A" w:rsidR="007054E0" w:rsidRDefault="007054E0">
                        <w:r>
                          <w:rPr>
                            <w:rFonts w:ascii="Calibri" w:hAnsi="Calibri" w:cs="Calibri"/>
                            <w:color w:val="000000"/>
                            <w:sz w:val="26"/>
                            <w:szCs w:val="26"/>
                          </w:rPr>
                          <w:t>BS</w:t>
                        </w:r>
                      </w:p>
                    </w:txbxContent>
                  </v:textbox>
                </v:rect>
                <v:rect id="Rectangle 103" o:spid="_x0000_s1101" style="position:absolute;left:17310;top:1879;width:501;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VG8IA&#10;AADcAAAADwAAAGRycy9kb3ducmV2LnhtbESP3WoCMRSE7wXfIRzBO826Qi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UbwgAAANwAAAAPAAAAAAAAAAAAAAAAAJgCAABkcnMvZG93&#10;bnJldi54bWxQSwUGAAAAAAQABAD1AAAAhwMAAAAA&#10;" filled="f" stroked="f">
                  <v:textbox style="mso-fit-shape-to-text:t" inset="0,0,0,0">
                    <w:txbxContent>
                      <w:p w14:paraId="55FFD17A" w14:textId="00551505" w:rsidR="007054E0" w:rsidRDefault="007054E0">
                        <w:r>
                          <w:rPr>
                            <w:rFonts w:ascii="Calibri" w:hAnsi="Calibri" w:cs="Calibri"/>
                            <w:color w:val="000000"/>
                            <w:sz w:val="26"/>
                            <w:szCs w:val="26"/>
                          </w:rPr>
                          <w:t>)</w:t>
                        </w:r>
                      </w:p>
                    </w:txbxContent>
                  </v:textbox>
                </v:rect>
                <v:rect id="Rectangle 104" o:spid="_x0000_s1102" style="position:absolute;left:20612;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SNycQA&#10;AADcAAAADwAAAGRycy9kb3ducmV2LnhtbERPTWvCQBC9F/wPywi9lLrRQlOiq4hU8BJpowePQ3aa&#10;hGZnY3ZNYn599yD0+Hjfq81gatFR6yrLCuazCARxbnXFhYLzaf/6AcJ5ZI21ZVJwJweb9eRphYm2&#10;PX9Tl/lChBB2CSoovW8SKV1ekkE3sw1x4H5sa9AH2BZSt9iHcFPLRRS9S4MVh4YSG9qVlP9mN6Pg&#10;65imcbaPX65bjsZ8/Lxdrh0p9TwdtksQngb/L364D1rB2yKsDW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UjcnEAAAA3AAAAA8AAAAAAAAAAAAAAAAAmAIAAGRycy9k&#10;b3ducmV2LnhtbFBLBQYAAAAABAAEAPUAAACJAwAAAAA=&#10;" fillcolor="#f2f2f2 [3052]" stroked="f"/>
                <v:rect id="Rectangle 105" o:spid="_x0000_s1103" style="position:absolute;left:20612;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DscA&#10;AADcAAAADwAAAGRycy9kb3ducmV2LnhtbESPQWvCQBSE70L/w/IKvYjZqFhq6ipVKAg9aRu0t0f2&#10;NUmbfZtmVxP99a4geBxm5htmtuhMJY7UuNKygmEUgyDOrC45V/D1+T54AeE8ssbKMik4kYPF/KE3&#10;w0Tbljd03PpcBAi7BBUU3teJlC4ryKCLbE0cvB/bGPRBNrnUDbYBbio5iuNnabDksFBgTauCsr/t&#10;wSjY/VK6/G/X+4/x5Ptc9vvp6lClSj09dm+vIDx1/h6+tddawXg0heuZcATk/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4XQ7HAAAA3AAAAA8AAAAAAAAAAAAAAAAAmAIAAGRy&#10;cy9kb3ducmV2LnhtbFBLBQYAAAAABAAEAPUAAACMAwAAAAA=&#10;" filled="f" strokeweight=".2pt">
                  <v:stroke joinstyle="round" endcap="round"/>
                </v:rect>
                <v:rect id="Rectangle 107" o:spid="_x0000_s1104" style="position:absolute;left:54991;width:8191;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N5w8UA&#10;AADcAAAADwAAAGRycy9kb3ducmV2LnhtbESPT4vCMBTE74LfITxhb5pqQaUaZVncxYv4bxf3+Gie&#10;bbF5KU2s9dsbQfA4zPxmmPmyNaVoqHaFZQXDQQSCOLW64EzB7/G7PwXhPLLG0jIpuJOD5aLbmWOi&#10;7Y331Bx8JkIJuwQV5N5XiZQuzcmgG9iKOHhnWxv0QdaZ1DXeQrkp5SiKxtJgwWEhx4q+ckovh6tR&#10;EB/Xf812+r+h1W6y2p0vp9H1J1bqo9d+zkB4av07/KLXOnDxEJ5nw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3nDxQAAANwAAAAPAAAAAAAAAAAAAAAAAJgCAABkcnMv&#10;ZG93bnJldi54bWxQSwUGAAAAAAQABAD1AAAAigMAAAAA&#10;" fillcolor="#e3de00" stroked="f"/>
                <v:rect id="Rectangle 108" o:spid="_x0000_s1105" style="position:absolute;left:54991;width:8191;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VZoscA&#10;AADcAAAADwAAAGRycy9kb3ducmV2LnhtbESPQWvCQBSE70L/w/IKvYhuNFgkdZVWKAieqobq7ZF9&#10;TdJm38bsamJ/vSsIHoeZ+YaZLTpTiTM1rrSsYDSMQBBnVpecK9htPwdTEM4ja6wsk4ILOVjMn3oz&#10;TLRt+YvOG5+LAGGXoILC+zqR0mUFGXRDWxMH78c2Bn2QTS51g22Am0qOo+hVGiw5LBRY07Kg7G9z&#10;Mgq+fyn9OLar/TqeHP7Lfj9dnqpUqZfn7v0NhKfOP8L39koriOMx3M6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FWaLHAAAA3AAAAA8AAAAAAAAAAAAAAAAAmAIAAGRy&#10;cy9kb3ducmV2LnhtbFBLBQYAAAAABAAEAPUAAACMAwAAAAA=&#10;" filled="f" strokeweight=".2pt">
                  <v:stroke joinstyle="round" endcap="round"/>
                </v:rect>
                <v:rect id="Rectangle 109" o:spid="_x0000_s1106" style="position:absolute;left:56807;top:1219;width:5403;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14:paraId="15B810C4" w14:textId="64D36514" w:rsidR="007054E0" w:rsidRDefault="007054E0">
                        <w:r>
                          <w:rPr>
                            <w:rFonts w:ascii="Calibri" w:hAnsi="Calibri" w:cs="Calibri"/>
                            <w:color w:val="000000"/>
                            <w:sz w:val="26"/>
                            <w:szCs w:val="26"/>
                          </w:rPr>
                          <w:t>UL CTRL</w:t>
                        </w:r>
                      </w:p>
                    </w:txbxContent>
                  </v:textbox>
                </v:rect>
                <v:rect id="Rectangle 112" o:spid="_x0000_s1107" style="position:absolute;left:59950;top:1879;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14:paraId="496F3DDC" w14:textId="77777777" w:rsidR="007054E0" w:rsidRDefault="007054E0"/>
                    </w:txbxContent>
                  </v:textbox>
                </v:rect>
                <v:rect id="Rectangle 113" o:spid="_x0000_s1108" style="position:absolute;left:146;top:8216;width:8185;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1nAMMA&#10;AADcAAAADwAAAGRycy9kb3ducmV2LnhtbESPQWvCQBSE7wX/w/IEb3VjAyrRVUSoCL2YtCDeHtln&#10;EpJ9G7NrTP+9Wyh4HGbmG2a9HUwjeupcZVnBbBqBIM6trrhQ8PP9+b4E4TyyxsYyKfglB9vN6G2N&#10;ibYPTqnPfCEChF2CCkrv20RKl5dk0E1tSxy8q+0M+iC7QuoOHwFuGvkRRXNpsOKwUGJL+5LyOrsb&#10;BQcdZ3Lvq5q++svpZuv0fMJUqcl42K1AeBr8K/zfPmoFcbyAvzPhCM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1nAMMAAADcAAAADwAAAAAAAAAAAAAAAACYAgAAZHJzL2Rv&#10;d25yZXYueG1sUEsFBgAAAAAEAAQA9QAAAIgDAAAAAA==&#10;" fillcolor="#3c3" stroked="f"/>
                <v:rect id="Rectangle 114" o:spid="_x0000_s1109" style="position:absolute;left:146;top:8216;width:8185;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1uSMQA&#10;AADcAAAADwAAAGRycy9kb3ducmV2LnhtbERPTWvCQBC9C/0PyxR6Ed3UYJHoJrSCIPRU21C9Ddkx&#10;SZudTbOrSf317kHw+Hjfq2wwjThT52rLCp6nEQjiwuqaSwVfn5vJAoTzyBoby6Tgnxxk6cNohYm2&#10;PX/QeedLEULYJaig8r5NpHRFRQbd1LbEgTvazqAPsCul7rAP4aaRsyh6kQZrDg0VtrSuqPjdnYyC&#10;7x/K3/767f49nh8u9Xicr09NrtTT4/C6BOFp8Hfxzb3VCuI4rA1nwh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tbkjEAAAA3AAAAA8AAAAAAAAAAAAAAAAAmAIAAGRycy9k&#10;b3ducmV2LnhtbFBLBQYAAAAABAAEAPUAAACJAwAAAAA=&#10;" filled="f" strokeweight=".2pt">
                  <v:stroke joinstyle="round" endcap="round"/>
                </v:rect>
                <v:rect id="Rectangle 115" o:spid="_x0000_s1110" style="position:absolute;left:1824;top:9368;width:1715;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14:paraId="11676642" w14:textId="133D0655" w:rsidR="007054E0" w:rsidRDefault="007054E0">
                        <w:r>
                          <w:rPr>
                            <w:rFonts w:ascii="Calibri" w:hAnsi="Calibri" w:cs="Calibri"/>
                            <w:color w:val="000000"/>
                            <w:sz w:val="26"/>
                            <w:szCs w:val="26"/>
                          </w:rPr>
                          <w:t xml:space="preserve">DL </w:t>
                        </w:r>
                      </w:p>
                    </w:txbxContent>
                  </v:textbox>
                </v:rect>
                <v:rect id="Rectangle 116" o:spid="_x0000_s1111" style="position:absolute;left:4037;top:9425;width:3276;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14:paraId="0916C228" w14:textId="5E26158C" w:rsidR="007054E0" w:rsidRDefault="007054E0">
                        <w:r>
                          <w:rPr>
                            <w:rFonts w:ascii="Calibri" w:hAnsi="Calibri" w:cs="Calibri"/>
                            <w:color w:val="000000"/>
                            <w:sz w:val="26"/>
                            <w:szCs w:val="26"/>
                          </w:rPr>
                          <w:t>CTRL</w:t>
                        </w:r>
                      </w:p>
                    </w:txbxContent>
                  </v:textbox>
                </v:rect>
                <v:rect id="Rectangle 117" o:spid="_x0000_s1112" style="position:absolute;left:4857;top:10096;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14:paraId="4BA50C72" w14:textId="77777777" w:rsidR="007054E0" w:rsidRDefault="007054E0"/>
                    </w:txbxContent>
                  </v:textbox>
                </v:rect>
                <v:rect id="Rectangle 120" o:spid="_x0000_s1113" style="position:absolute;left:54991;top:8216;width:8191;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KpJsUA&#10;AADcAAAADwAAAGRycy9kb3ducmV2LnhtbESPS4vCQBCE7wv+h6EFb+vEB65ERxFR8bL42mU9Npk2&#10;CWZ6QmaM2X/vCILHouqroqbzxhSipsrllhX0uhEI4sTqnFMFP6f15xiE88gaC8uk4J8czGetjynG&#10;2t75QPXRpyKUsItRQeZ9GUvpkowMuq4tiYN3sZVBH2SVSl3hPZSbQvajaCQN5hwWMixpmVFyPd6M&#10;gsFp+1vvxudvWu2/VvvL9a9/2wyU6rSbxQSEp8a/wy96qwM3HML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IqkmxQAAANwAAAAPAAAAAAAAAAAAAAAAAJgCAABkcnMv&#10;ZG93bnJldi54bWxQSwUGAAAAAAQABAD1AAAAigMAAAAA&#10;" fillcolor="#e3de00" stroked="f"/>
                <v:rect id="Rectangle 121" o:spid="_x0000_s1114" style="position:absolute;left:54991;top:8216;width:8191;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qyq8cA&#10;AADcAAAADwAAAGRycy9kb3ducmV2LnhtbESPQWvCQBSE74X+h+UVvIhurFokdRUVBKEnbYP29si+&#10;JqnZt2l2Y1J/vSsUehxm5htmvuxMKS5Uu8KygtEwAkGcWl1wpuDjfTuYgXAeWWNpmRT8koPl4vFh&#10;jrG2Le/pcvCZCBB2MSrIva9iKV2ak0E3tBVx8L5sbdAHWWdS19gGuCnlcxS9SIMFh4UcK9rklJ4P&#10;jVFw/KZk/dPuTm/j6ee16PeTTVMmSvWeutUrCE+d/w//tXdawXgyhfuZcATk4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qsqvHAAAA3AAAAA8AAAAAAAAAAAAAAAAAmAIAAGRy&#10;cy9kb3ducmV2LnhtbFBLBQYAAAAABAAEAPUAAACMAwAAAAA=&#10;" filled="f" strokeweight=".2pt">
                  <v:stroke joinstyle="round" endcap="round"/>
                </v:rect>
                <v:rect id="Rectangle 122" o:spid="_x0000_s1115" style="position:absolute;left:56908;top:9175;width:540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14:paraId="2890017D" w14:textId="62010F0E" w:rsidR="007054E0" w:rsidRDefault="007054E0">
                        <w:r>
                          <w:rPr>
                            <w:rFonts w:ascii="Calibri" w:hAnsi="Calibri" w:cs="Calibri"/>
                            <w:color w:val="000000"/>
                            <w:sz w:val="26"/>
                            <w:szCs w:val="26"/>
                          </w:rPr>
                          <w:t>UL CTRL</w:t>
                        </w:r>
                      </w:p>
                    </w:txbxContent>
                  </v:textbox>
                </v:rect>
                <v:rect id="Rectangle 123" o:spid="_x0000_s1116" style="position:absolute;left:57734;top:10096;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zwu8IA&#10;AADcAAAADwAAAGRycy9kb3ducmV2LnhtbESP3WoCMRSE7wu+QziCdzWrF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XPC7wgAAANwAAAAPAAAAAAAAAAAAAAAAAJgCAABkcnMvZG93&#10;bnJldi54bWxQSwUGAAAAAAQABAD1AAAAhwMAAAAA&#10;" filled="f" stroked="f">
                  <v:textbox style="mso-fit-shape-to-text:t" inset="0,0,0,0">
                    <w:txbxContent>
                      <w:p w14:paraId="15DB3DFE" w14:textId="77777777" w:rsidR="007054E0" w:rsidRDefault="007054E0"/>
                    </w:txbxContent>
                  </v:textbox>
                </v:rect>
              </v:group>
            </w:pict>
          </mc:Fallback>
        </mc:AlternateContent>
      </w:r>
    </w:p>
    <w:p w14:paraId="3887C375" w14:textId="06844522" w:rsidR="00E91DD4" w:rsidRDefault="00E91DD4" w:rsidP="00E91DD4">
      <w:pPr>
        <w:rPr>
          <w:lang w:val="en-GB"/>
        </w:rPr>
      </w:pPr>
    </w:p>
    <w:p w14:paraId="5526127A" w14:textId="77777777" w:rsidR="00E91DD4" w:rsidRDefault="00E91DD4" w:rsidP="00E91DD4">
      <w:pPr>
        <w:rPr>
          <w:lang w:val="en-GB"/>
        </w:rPr>
      </w:pPr>
    </w:p>
    <w:p w14:paraId="403F67D3" w14:textId="508F6FAE" w:rsidR="00421EC6" w:rsidRDefault="00421EC6" w:rsidP="00E91DD4">
      <w:pPr>
        <w:rPr>
          <w:lang w:val="en-GB"/>
        </w:rPr>
      </w:pPr>
    </w:p>
    <w:p w14:paraId="1D43E406" w14:textId="77777777" w:rsidR="00421EC6" w:rsidRDefault="00421EC6" w:rsidP="00E91DD4">
      <w:pPr>
        <w:rPr>
          <w:lang w:val="en-GB"/>
        </w:rPr>
      </w:pPr>
    </w:p>
    <w:p w14:paraId="168223D2" w14:textId="77777777" w:rsidR="00421EC6" w:rsidRDefault="00421EC6" w:rsidP="00E91DD4">
      <w:pPr>
        <w:rPr>
          <w:lang w:val="en-GB"/>
        </w:rPr>
      </w:pPr>
    </w:p>
    <w:p w14:paraId="75F77DD4" w14:textId="674E15A5" w:rsidR="002524F6" w:rsidRDefault="00F1376A" w:rsidP="00C62414">
      <w:pPr>
        <w:pStyle w:val="Caption"/>
        <w:jc w:val="center"/>
      </w:pPr>
      <w:r>
        <w:t xml:space="preserve">Figure </w:t>
      </w:r>
      <w:r w:rsidR="005B707C">
        <w:t>5</w:t>
      </w:r>
      <w:r w:rsidR="00404FCC">
        <w:t>. Default is UL and switched DL is lower priority</w:t>
      </w:r>
    </w:p>
    <w:p w14:paraId="17F1CE33" w14:textId="77777777" w:rsidR="00500AD1" w:rsidRDefault="00500AD1" w:rsidP="00A95510"/>
    <w:p w14:paraId="2AE12263" w14:textId="40B48191" w:rsidR="00D2406F" w:rsidRDefault="00D2406F" w:rsidP="00A95510">
      <w:r>
        <w:t>Case III: Default Direction is DL and no switching</w:t>
      </w:r>
    </w:p>
    <w:p w14:paraId="4C7B2CB9" w14:textId="041B26B5" w:rsidR="00D2406F" w:rsidRDefault="00A53533" w:rsidP="00D2406F">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DL b</w:t>
      </w:r>
      <w:r w:rsidR="00D2406F" w:rsidRPr="00F25088">
        <w:rPr>
          <w:rFonts w:ascii="Times New Roman" w:hAnsi="Times New Roman"/>
          <w:sz w:val="20"/>
          <w:szCs w:val="20"/>
          <w:lang w:val="en-GB"/>
        </w:rPr>
        <w:t>ase station sends sched</w:t>
      </w:r>
      <w:r w:rsidR="00D2406F">
        <w:rPr>
          <w:rFonts w:ascii="Times New Roman" w:hAnsi="Times New Roman"/>
          <w:sz w:val="20"/>
          <w:szCs w:val="20"/>
          <w:lang w:val="en-GB"/>
        </w:rPr>
        <w:t>ule</w:t>
      </w:r>
    </w:p>
    <w:p w14:paraId="0B4A45F5" w14:textId="18D478C1" w:rsidR="00D2406F" w:rsidRPr="00D2406F" w:rsidRDefault="00D2406F" w:rsidP="00D2406F">
      <w:pPr>
        <w:pStyle w:val="ListParagraph"/>
        <w:numPr>
          <w:ilvl w:val="0"/>
          <w:numId w:val="13"/>
        </w:numPr>
        <w:rPr>
          <w:rFonts w:ascii="Times New Roman" w:hAnsi="Times New Roman"/>
          <w:sz w:val="20"/>
          <w:szCs w:val="20"/>
          <w:lang w:val="en-GB"/>
        </w:rPr>
      </w:pPr>
      <w:r w:rsidRPr="00D2406F">
        <w:rPr>
          <w:rFonts w:ascii="Times New Roman" w:hAnsi="Times New Roman"/>
          <w:sz w:val="20"/>
          <w:szCs w:val="20"/>
          <w:lang w:val="en-GB"/>
        </w:rPr>
        <w:t xml:space="preserve">DL UE sends DL </w:t>
      </w:r>
      <w:r w:rsidR="00CD5761">
        <w:rPr>
          <w:rFonts w:ascii="Times New Roman" w:hAnsi="Times New Roman"/>
          <w:sz w:val="20"/>
          <w:szCs w:val="20"/>
          <w:lang w:val="en-GB"/>
        </w:rPr>
        <w:t>DRS</w:t>
      </w:r>
      <w:r w:rsidRPr="00D2406F">
        <w:rPr>
          <w:rFonts w:ascii="Times New Roman" w:hAnsi="Times New Roman"/>
          <w:sz w:val="20"/>
          <w:szCs w:val="20"/>
          <w:lang w:val="en-GB"/>
        </w:rPr>
        <w:t>,</w:t>
      </w:r>
      <w:r>
        <w:rPr>
          <w:rFonts w:ascii="Times New Roman" w:hAnsi="Times New Roman"/>
          <w:sz w:val="20"/>
          <w:szCs w:val="20"/>
          <w:lang w:val="en-GB"/>
        </w:rPr>
        <w:t xml:space="preserve"> </w:t>
      </w:r>
      <w:r w:rsidRPr="00D2406F">
        <w:rPr>
          <w:rFonts w:ascii="Times New Roman" w:hAnsi="Times New Roman"/>
          <w:sz w:val="20"/>
          <w:szCs w:val="20"/>
          <w:lang w:val="en-GB"/>
        </w:rPr>
        <w:t xml:space="preserve">and DL base station listen to DL </w:t>
      </w:r>
      <w:r w:rsidR="00CD5761">
        <w:rPr>
          <w:rFonts w:ascii="Times New Roman" w:hAnsi="Times New Roman"/>
          <w:sz w:val="20"/>
          <w:szCs w:val="20"/>
          <w:lang w:val="en-GB"/>
        </w:rPr>
        <w:t>DRS</w:t>
      </w:r>
      <w:r w:rsidRPr="00D2406F">
        <w:rPr>
          <w:rFonts w:ascii="Times New Roman" w:hAnsi="Times New Roman"/>
          <w:sz w:val="20"/>
          <w:szCs w:val="20"/>
          <w:lang w:val="en-GB"/>
        </w:rPr>
        <w:t xml:space="preserve"> and decide Tx power backoff </w:t>
      </w:r>
    </w:p>
    <w:p w14:paraId="3D4842B7" w14:textId="53BA7E6C" w:rsidR="00D2406F" w:rsidRPr="00D2406F" w:rsidRDefault="00D2406F" w:rsidP="00D2406F">
      <w:pPr>
        <w:pStyle w:val="ListParagraph"/>
        <w:numPr>
          <w:ilvl w:val="0"/>
          <w:numId w:val="13"/>
        </w:numPr>
        <w:rPr>
          <w:rFonts w:ascii="Times New Roman" w:hAnsi="Times New Roman"/>
          <w:sz w:val="20"/>
          <w:szCs w:val="20"/>
          <w:lang w:val="en-GB"/>
        </w:rPr>
      </w:pPr>
      <w:r w:rsidRPr="00D2406F">
        <w:rPr>
          <w:rFonts w:ascii="Times New Roman" w:hAnsi="Times New Roman"/>
          <w:sz w:val="20"/>
          <w:szCs w:val="20"/>
          <w:lang w:val="en-GB"/>
        </w:rPr>
        <w:t>DL base stations send DL data</w:t>
      </w:r>
    </w:p>
    <w:p w14:paraId="626ED161" w14:textId="77777777" w:rsidR="00500AD1" w:rsidRDefault="00500AD1" w:rsidP="00D2406F">
      <w:pPr>
        <w:pStyle w:val="ListParagraph"/>
        <w:rPr>
          <w:rFonts w:ascii="Times New Roman" w:hAnsi="Times New Roman"/>
          <w:sz w:val="20"/>
          <w:szCs w:val="20"/>
          <w:lang w:val="en-GB"/>
        </w:rPr>
      </w:pPr>
    </w:p>
    <w:p w14:paraId="2FBF8904" w14:textId="77777777" w:rsidR="00500AD1" w:rsidRDefault="00500AD1" w:rsidP="00D2406F">
      <w:pPr>
        <w:pStyle w:val="ListParagraph"/>
        <w:rPr>
          <w:rFonts w:ascii="Times New Roman" w:hAnsi="Times New Roman"/>
          <w:sz w:val="20"/>
          <w:szCs w:val="20"/>
          <w:lang w:val="en-GB"/>
        </w:rPr>
      </w:pPr>
    </w:p>
    <w:p w14:paraId="181ABBE6" w14:textId="77777777" w:rsidR="00500AD1" w:rsidRDefault="00500AD1" w:rsidP="00D2406F">
      <w:pPr>
        <w:pStyle w:val="ListParagraph"/>
        <w:rPr>
          <w:rFonts w:ascii="Times New Roman" w:hAnsi="Times New Roman"/>
          <w:sz w:val="20"/>
          <w:szCs w:val="20"/>
          <w:lang w:val="en-GB"/>
        </w:rPr>
      </w:pPr>
    </w:p>
    <w:p w14:paraId="299169D0" w14:textId="77777777" w:rsidR="00500AD1" w:rsidRDefault="00500AD1" w:rsidP="00D2406F">
      <w:pPr>
        <w:pStyle w:val="ListParagraph"/>
        <w:rPr>
          <w:rFonts w:ascii="Times New Roman" w:hAnsi="Times New Roman"/>
          <w:sz w:val="20"/>
          <w:szCs w:val="20"/>
          <w:lang w:val="en-GB"/>
        </w:rPr>
      </w:pPr>
    </w:p>
    <w:p w14:paraId="7A375CF8" w14:textId="77777777" w:rsidR="00500AD1" w:rsidRDefault="00500AD1" w:rsidP="00D2406F">
      <w:pPr>
        <w:pStyle w:val="ListParagraph"/>
        <w:rPr>
          <w:rFonts w:ascii="Times New Roman" w:hAnsi="Times New Roman"/>
          <w:sz w:val="20"/>
          <w:szCs w:val="20"/>
          <w:lang w:val="en-GB"/>
        </w:rPr>
      </w:pPr>
    </w:p>
    <w:p w14:paraId="1BB6608B" w14:textId="77777777" w:rsidR="00500AD1" w:rsidRDefault="00500AD1" w:rsidP="00D2406F">
      <w:pPr>
        <w:pStyle w:val="ListParagraph"/>
        <w:rPr>
          <w:rFonts w:ascii="Times New Roman" w:hAnsi="Times New Roman"/>
          <w:sz w:val="20"/>
          <w:szCs w:val="20"/>
          <w:lang w:val="en-GB"/>
        </w:rPr>
      </w:pPr>
    </w:p>
    <w:p w14:paraId="58461024" w14:textId="1C7560CC" w:rsidR="00D2406F" w:rsidRDefault="00E33D92" w:rsidP="00D2406F">
      <w:pPr>
        <w:pStyle w:val="ListParagraph"/>
        <w:rPr>
          <w:rFonts w:ascii="Times New Roman" w:hAnsi="Times New Roman"/>
          <w:sz w:val="20"/>
          <w:szCs w:val="20"/>
          <w:lang w:val="en-GB"/>
        </w:rPr>
      </w:pPr>
      <w:r>
        <w:rPr>
          <w:noProof/>
        </w:rPr>
        <mc:AlternateContent>
          <mc:Choice Requires="wpc">
            <w:drawing>
              <wp:anchor distT="0" distB="0" distL="114300" distR="114300" simplePos="0" relativeHeight="251665408" behindDoc="0" locked="0" layoutInCell="1" allowOverlap="1" wp14:anchorId="124ABF8D" wp14:editId="74C99D89">
                <wp:simplePos x="0" y="0"/>
                <wp:positionH relativeFrom="column">
                  <wp:posOffset>-762</wp:posOffset>
                </wp:positionH>
                <wp:positionV relativeFrom="paragraph">
                  <wp:posOffset>90043</wp:posOffset>
                </wp:positionV>
                <wp:extent cx="6402070" cy="1714119"/>
                <wp:effectExtent l="0" t="0" r="0" b="635"/>
                <wp:wrapNone/>
                <wp:docPr id="394" name="Canvas 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2" name="Rectangle 7"/>
                        <wps:cNvSpPr>
                          <a:spLocks noChangeArrowheads="1"/>
                        </wps:cNvSpPr>
                        <wps:spPr bwMode="auto">
                          <a:xfrm>
                            <a:off x="39370" y="58039"/>
                            <a:ext cx="937260" cy="565150"/>
                          </a:xfrm>
                          <a:prstGeom prst="rect">
                            <a:avLst/>
                          </a:prstGeom>
                          <a:solidFill>
                            <a:srgbClr val="92D050"/>
                          </a:solidFill>
                          <a:ln>
                            <a:noFill/>
                          </a:ln>
                        </wps:spPr>
                        <wps:bodyPr rot="0" vert="horz" wrap="square" lIns="91440" tIns="45720" rIns="91440" bIns="45720" anchor="t" anchorCtr="0" upright="1">
                          <a:noAutofit/>
                        </wps:bodyPr>
                      </wps:wsp>
                      <wps:wsp>
                        <wps:cNvPr id="353" name="Rectangle 8"/>
                        <wps:cNvSpPr>
                          <a:spLocks noChangeArrowheads="1"/>
                        </wps:cNvSpPr>
                        <wps:spPr bwMode="auto">
                          <a:xfrm>
                            <a:off x="39370" y="58039"/>
                            <a:ext cx="937260"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Rectangle 9"/>
                        <wps:cNvSpPr>
                          <a:spLocks noChangeArrowheads="1"/>
                        </wps:cNvSpPr>
                        <wps:spPr bwMode="auto">
                          <a:xfrm>
                            <a:off x="259207" y="220091"/>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3CCB0" w14:textId="77777777" w:rsidR="007054E0" w:rsidRPr="00E2234C" w:rsidRDefault="007054E0" w:rsidP="00D2406F">
                              <w:pPr>
                                <w:rPr>
                                  <w:sz w:val="26"/>
                                  <w:szCs w:val="26"/>
                                </w:rPr>
                              </w:pPr>
                              <w:r w:rsidRPr="00E2234C">
                                <w:rPr>
                                  <w:rFonts w:ascii="Calibri" w:hAnsi="Calibri" w:cs="Calibri"/>
                                  <w:color w:val="000000"/>
                                  <w:sz w:val="26"/>
                                  <w:szCs w:val="26"/>
                                </w:rPr>
                                <w:t xml:space="preserve">DL </w:t>
                              </w:r>
                            </w:p>
                          </w:txbxContent>
                        </wps:txbx>
                        <wps:bodyPr rot="0" vert="horz" wrap="none" lIns="0" tIns="0" rIns="0" bIns="0" anchor="t" anchorCtr="0">
                          <a:spAutoFit/>
                        </wps:bodyPr>
                      </wps:wsp>
                      <wps:wsp>
                        <wps:cNvPr id="355" name="Rectangle 10"/>
                        <wps:cNvSpPr>
                          <a:spLocks noChangeArrowheads="1"/>
                        </wps:cNvSpPr>
                        <wps:spPr bwMode="auto">
                          <a:xfrm>
                            <a:off x="494157" y="225044"/>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03C87" w14:textId="0D83CAA1" w:rsidR="007054E0" w:rsidRPr="00E2234C" w:rsidRDefault="007054E0" w:rsidP="00D2406F">
                              <w:pPr>
                                <w:rPr>
                                  <w:sz w:val="26"/>
                                  <w:szCs w:val="26"/>
                                </w:rPr>
                              </w:pPr>
                              <w:r>
                                <w:rPr>
                                  <w:rFonts w:ascii="Calibri" w:hAnsi="Calibri" w:cs="Calibri"/>
                                  <w:color w:val="000000"/>
                                  <w:sz w:val="26"/>
                                  <w:szCs w:val="26"/>
                                </w:rPr>
                                <w:t>CTRL</w:t>
                              </w:r>
                            </w:p>
                          </w:txbxContent>
                        </wps:txbx>
                        <wps:bodyPr rot="0" vert="horz" wrap="none" lIns="0" tIns="0" rIns="0" bIns="0" anchor="t" anchorCtr="0">
                          <a:spAutoFit/>
                        </wps:bodyPr>
                      </wps:wsp>
                      <wps:wsp>
                        <wps:cNvPr id="356" name="Rectangle 14"/>
                        <wps:cNvSpPr>
                          <a:spLocks noChangeArrowheads="1"/>
                        </wps:cNvSpPr>
                        <wps:spPr bwMode="auto">
                          <a:xfrm>
                            <a:off x="976630" y="58039"/>
                            <a:ext cx="422275" cy="56515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57" name="Rectangle 15"/>
                        <wps:cNvSpPr>
                          <a:spLocks noChangeArrowheads="1"/>
                        </wps:cNvSpPr>
                        <wps:spPr bwMode="auto">
                          <a:xfrm>
                            <a:off x="976630" y="58039"/>
                            <a:ext cx="42227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Rectangle 17"/>
                        <wps:cNvSpPr>
                          <a:spLocks noChangeArrowheads="1"/>
                        </wps:cNvSpPr>
                        <wps:spPr bwMode="auto">
                          <a:xfrm>
                            <a:off x="1398905" y="58039"/>
                            <a:ext cx="936625" cy="565150"/>
                          </a:xfrm>
                          <a:prstGeom prst="rect">
                            <a:avLst/>
                          </a:prstGeom>
                          <a:solidFill>
                            <a:srgbClr val="548B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18"/>
                        <wps:cNvSpPr>
                          <a:spLocks noChangeArrowheads="1"/>
                        </wps:cNvSpPr>
                        <wps:spPr bwMode="auto">
                          <a:xfrm>
                            <a:off x="1398905" y="58039"/>
                            <a:ext cx="93662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Rectangle 19"/>
                        <wps:cNvSpPr>
                          <a:spLocks noChangeArrowheads="1"/>
                        </wps:cNvSpPr>
                        <wps:spPr bwMode="auto">
                          <a:xfrm>
                            <a:off x="1614805" y="121539"/>
                            <a:ext cx="584835" cy="517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ED08C" w14:textId="340AC366" w:rsidR="007054E0" w:rsidRPr="00E2234C" w:rsidRDefault="007054E0" w:rsidP="00D2406F">
                              <w:pPr>
                                <w:jc w:val="center"/>
                                <w:rPr>
                                  <w:sz w:val="26"/>
                                  <w:szCs w:val="26"/>
                                </w:rPr>
                              </w:pPr>
                              <w:r w:rsidRPr="00E2234C">
                                <w:rPr>
                                  <w:rFonts w:ascii="Calibri" w:hAnsi="Calibri" w:cs="Calibri"/>
                                  <w:color w:val="000000"/>
                                  <w:sz w:val="26"/>
                                  <w:szCs w:val="26"/>
                                </w:rPr>
                                <w:t xml:space="preserve">DL </w:t>
                              </w:r>
                              <w:r>
                                <w:rPr>
                                  <w:rFonts w:ascii="Calibri" w:hAnsi="Calibri" w:cs="Calibri"/>
                                  <w:color w:val="000000"/>
                                  <w:sz w:val="26"/>
                                  <w:szCs w:val="26"/>
                                </w:rPr>
                                <w:t>DRS (UE)</w:t>
                              </w:r>
                            </w:p>
                          </w:txbxContent>
                        </wps:txbx>
                        <wps:bodyPr rot="0" vert="horz" wrap="square" lIns="0" tIns="0" rIns="0" bIns="0" anchor="t" anchorCtr="0">
                          <a:spAutoFit/>
                        </wps:bodyPr>
                      </wps:wsp>
                      <wps:wsp>
                        <wps:cNvPr id="361" name="Rectangle 23"/>
                        <wps:cNvSpPr>
                          <a:spLocks noChangeArrowheads="1"/>
                        </wps:cNvSpPr>
                        <wps:spPr bwMode="auto">
                          <a:xfrm>
                            <a:off x="2765425" y="58039"/>
                            <a:ext cx="2249170" cy="565150"/>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Rectangle 24"/>
                        <wps:cNvSpPr>
                          <a:spLocks noChangeArrowheads="1"/>
                        </wps:cNvSpPr>
                        <wps:spPr bwMode="auto">
                          <a:xfrm>
                            <a:off x="2765425" y="58039"/>
                            <a:ext cx="2249170"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Rectangle 25"/>
                        <wps:cNvSpPr>
                          <a:spLocks noChangeArrowheads="1"/>
                        </wps:cNvSpPr>
                        <wps:spPr bwMode="auto">
                          <a:xfrm>
                            <a:off x="3525520" y="240284"/>
                            <a:ext cx="90424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36BF7" w14:textId="77777777" w:rsidR="007054E0" w:rsidRPr="00E2234C" w:rsidRDefault="007054E0" w:rsidP="00D2406F">
                              <w:pPr>
                                <w:rPr>
                                  <w:sz w:val="26"/>
                                  <w:szCs w:val="26"/>
                                </w:rPr>
                              </w:pPr>
                              <w:r w:rsidRPr="00E2234C">
                                <w:rPr>
                                  <w:rFonts w:ascii="Calibri" w:hAnsi="Calibri" w:cs="Calibri"/>
                                  <w:color w:val="000000"/>
                                  <w:sz w:val="26"/>
                                  <w:szCs w:val="26"/>
                                </w:rPr>
                                <w:t>DL</w:t>
                              </w:r>
                              <w:r>
                                <w:rPr>
                                  <w:rFonts w:ascii="Calibri" w:hAnsi="Calibri" w:cs="Calibri"/>
                                  <w:color w:val="000000"/>
                                  <w:sz w:val="26"/>
                                  <w:szCs w:val="26"/>
                                </w:rPr>
                                <w:t xml:space="preserve"> Data (BS)  </w:t>
                              </w:r>
                            </w:p>
                          </w:txbxContent>
                        </wps:txbx>
                        <wps:bodyPr rot="0" vert="horz" wrap="square" lIns="0" tIns="0" rIns="0" bIns="0" anchor="t" anchorCtr="0">
                          <a:spAutoFit/>
                        </wps:bodyPr>
                      </wps:wsp>
                      <wps:wsp>
                        <wps:cNvPr id="364" name="Rectangle 26"/>
                        <wps:cNvSpPr>
                          <a:spLocks noChangeArrowheads="1"/>
                        </wps:cNvSpPr>
                        <wps:spPr bwMode="auto">
                          <a:xfrm>
                            <a:off x="3659505" y="28092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1CC28" w14:textId="77777777" w:rsidR="007054E0" w:rsidRDefault="007054E0" w:rsidP="00D2406F"/>
                          </w:txbxContent>
                        </wps:txbx>
                        <wps:bodyPr rot="0" vert="horz" wrap="none" lIns="0" tIns="0" rIns="0" bIns="0" anchor="t" anchorCtr="0">
                          <a:spAutoFit/>
                        </wps:bodyPr>
                      </wps:wsp>
                      <wps:wsp>
                        <wps:cNvPr id="365" name="Rectangle 31"/>
                        <wps:cNvSpPr>
                          <a:spLocks noChangeArrowheads="1"/>
                        </wps:cNvSpPr>
                        <wps:spPr bwMode="auto">
                          <a:xfrm>
                            <a:off x="5450840" y="54864"/>
                            <a:ext cx="831215" cy="566420"/>
                          </a:xfrm>
                          <a:prstGeom prst="rect">
                            <a:avLst/>
                          </a:prstGeom>
                          <a:solidFill>
                            <a:srgbClr val="FFFF00"/>
                          </a:solidFill>
                          <a:ln>
                            <a:noFill/>
                          </a:ln>
                        </wps:spPr>
                        <wps:bodyPr rot="0" vert="horz" wrap="square" lIns="91440" tIns="45720" rIns="91440" bIns="45720" anchor="t" anchorCtr="0" upright="1">
                          <a:noAutofit/>
                        </wps:bodyPr>
                      </wps:wsp>
                      <wps:wsp>
                        <wps:cNvPr id="366" name="Rectangle 32"/>
                        <wps:cNvSpPr>
                          <a:spLocks noChangeArrowheads="1"/>
                        </wps:cNvSpPr>
                        <wps:spPr bwMode="auto">
                          <a:xfrm>
                            <a:off x="5450840" y="54864"/>
                            <a:ext cx="831215" cy="5664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Rectangle 33"/>
                        <wps:cNvSpPr>
                          <a:spLocks noChangeArrowheads="1"/>
                        </wps:cNvSpPr>
                        <wps:spPr bwMode="auto">
                          <a:xfrm>
                            <a:off x="5662930" y="223139"/>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1E3D0" w14:textId="212C6E5C" w:rsidR="007054E0" w:rsidRPr="00E3702B" w:rsidRDefault="007054E0" w:rsidP="00D2406F">
                              <w:pPr>
                                <w:jc w:val="both"/>
                                <w:rPr>
                                  <w:sz w:val="26"/>
                                  <w:szCs w:val="26"/>
                                </w:rPr>
                              </w:pPr>
                              <w:r>
                                <w:rPr>
                                  <w:rFonts w:ascii="Calibri" w:hAnsi="Calibri" w:cs="Calibri"/>
                                  <w:color w:val="000000"/>
                                  <w:sz w:val="26"/>
                                  <w:szCs w:val="26"/>
                                </w:rPr>
                                <w:t>UL CTRL</w:t>
                              </w:r>
                            </w:p>
                          </w:txbxContent>
                        </wps:txbx>
                        <wps:bodyPr rot="0" vert="horz" wrap="none" lIns="0" tIns="0" rIns="0" bIns="0" anchor="t" anchorCtr="0">
                          <a:spAutoFit/>
                        </wps:bodyPr>
                      </wps:wsp>
                      <wps:wsp>
                        <wps:cNvPr id="368" name="Rectangle 35"/>
                        <wps:cNvSpPr>
                          <a:spLocks noChangeArrowheads="1"/>
                        </wps:cNvSpPr>
                        <wps:spPr bwMode="auto">
                          <a:xfrm>
                            <a:off x="5767705" y="271399"/>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D6EC4" w14:textId="77777777" w:rsidR="007054E0" w:rsidRDefault="007054E0" w:rsidP="00D2406F"/>
                          </w:txbxContent>
                        </wps:txbx>
                        <wps:bodyPr rot="0" vert="horz" wrap="none" lIns="0" tIns="0" rIns="0" bIns="0" anchor="t" anchorCtr="0">
                          <a:spAutoFit/>
                        </wps:bodyPr>
                      </wps:wsp>
                      <wps:wsp>
                        <wps:cNvPr id="369" name="Rectangle 36"/>
                        <wps:cNvSpPr>
                          <a:spLocks noChangeArrowheads="1"/>
                        </wps:cNvSpPr>
                        <wps:spPr bwMode="auto">
                          <a:xfrm>
                            <a:off x="5972810" y="271399"/>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F24A0" w14:textId="77777777" w:rsidR="007054E0" w:rsidRDefault="007054E0" w:rsidP="00D2406F"/>
                          </w:txbxContent>
                        </wps:txbx>
                        <wps:bodyPr rot="0" vert="horz" wrap="none" lIns="0" tIns="0" rIns="0" bIns="0" anchor="t" anchorCtr="0">
                          <a:spAutoFit/>
                        </wps:bodyPr>
                      </wps:wsp>
                      <wps:wsp>
                        <wps:cNvPr id="370" name="Rectangle 37"/>
                        <wps:cNvSpPr>
                          <a:spLocks noChangeArrowheads="1"/>
                        </wps:cNvSpPr>
                        <wps:spPr bwMode="auto">
                          <a:xfrm>
                            <a:off x="950977" y="1106895"/>
                            <a:ext cx="1782064" cy="56515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71" name="Rectangle 38"/>
                        <wps:cNvSpPr>
                          <a:spLocks noChangeArrowheads="1"/>
                        </wps:cNvSpPr>
                        <wps:spPr bwMode="auto">
                          <a:xfrm>
                            <a:off x="965327" y="1107059"/>
                            <a:ext cx="177990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39"/>
                        <wps:cNvSpPr>
                          <a:spLocks noChangeArrowheads="1"/>
                        </wps:cNvSpPr>
                        <wps:spPr bwMode="auto">
                          <a:xfrm>
                            <a:off x="1737360" y="1331397"/>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CFCA4" w14:textId="77777777" w:rsidR="007054E0" w:rsidRDefault="007054E0" w:rsidP="00D2406F"/>
                          </w:txbxContent>
                        </wps:txbx>
                        <wps:bodyPr rot="0" vert="horz" wrap="none" lIns="0" tIns="0" rIns="0" bIns="0" anchor="t" anchorCtr="0">
                          <a:spAutoFit/>
                        </wps:bodyPr>
                      </wps:wsp>
                      <wps:wsp>
                        <wps:cNvPr id="373" name="Rectangle 40"/>
                        <wps:cNvSpPr>
                          <a:spLocks noChangeArrowheads="1"/>
                        </wps:cNvSpPr>
                        <wps:spPr bwMode="auto">
                          <a:xfrm>
                            <a:off x="2737485" y="1105789"/>
                            <a:ext cx="2297811" cy="565150"/>
                          </a:xfrm>
                          <a:prstGeom prst="rect">
                            <a:avLst/>
                          </a:prstGeom>
                          <a:solidFill>
                            <a:srgbClr val="FFC000"/>
                          </a:solidFill>
                          <a:ln>
                            <a:solidFill>
                              <a:schemeClr val="tx1"/>
                            </a:solidFill>
                          </a:ln>
                        </wps:spPr>
                        <wps:bodyPr rot="0" vert="horz" wrap="square" lIns="91440" tIns="45720" rIns="91440" bIns="45720" anchor="t" anchorCtr="0" upright="1">
                          <a:noAutofit/>
                        </wps:bodyPr>
                      </wps:wsp>
                      <wps:wsp>
                        <wps:cNvPr id="374" name="Rectangle 41"/>
                        <wps:cNvSpPr>
                          <a:spLocks noChangeArrowheads="1"/>
                        </wps:cNvSpPr>
                        <wps:spPr bwMode="auto">
                          <a:xfrm>
                            <a:off x="2737485" y="1105789"/>
                            <a:ext cx="2745105"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42"/>
                        <wps:cNvSpPr>
                          <a:spLocks noChangeArrowheads="1"/>
                        </wps:cNvSpPr>
                        <wps:spPr bwMode="auto">
                          <a:xfrm>
                            <a:off x="3684905" y="1322324"/>
                            <a:ext cx="52387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51CC9" w14:textId="55ADF659" w:rsidR="007054E0" w:rsidRPr="00E2234C" w:rsidRDefault="007054E0" w:rsidP="00D2406F">
                              <w:pPr>
                                <w:rPr>
                                  <w:sz w:val="26"/>
                                  <w:szCs w:val="26"/>
                                </w:rPr>
                              </w:pPr>
                              <w:r>
                                <w:rPr>
                                  <w:rFonts w:ascii="Calibri" w:hAnsi="Calibri" w:cs="Calibri"/>
                                  <w:color w:val="000000"/>
                                  <w:sz w:val="26"/>
                                  <w:szCs w:val="26"/>
                                </w:rPr>
                                <w:t>D</w:t>
                              </w:r>
                              <w:r w:rsidRPr="00E2234C">
                                <w:rPr>
                                  <w:rFonts w:ascii="Calibri" w:hAnsi="Calibri" w:cs="Calibri"/>
                                  <w:color w:val="000000"/>
                                  <w:sz w:val="26"/>
                                  <w:szCs w:val="26"/>
                                </w:rPr>
                                <w:t>L Data</w:t>
                              </w:r>
                            </w:p>
                          </w:txbxContent>
                        </wps:txbx>
                        <wps:bodyPr rot="0" vert="horz" wrap="none" lIns="0" tIns="0" rIns="0" bIns="0" anchor="t" anchorCtr="0">
                          <a:spAutoFit/>
                        </wps:bodyPr>
                      </wps:wsp>
                      <wps:wsp>
                        <wps:cNvPr id="376" name="Rectangle 43"/>
                        <wps:cNvSpPr>
                          <a:spLocks noChangeArrowheads="1"/>
                        </wps:cNvSpPr>
                        <wps:spPr bwMode="auto">
                          <a:xfrm>
                            <a:off x="4244975" y="1322324"/>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E1294" w14:textId="77777777" w:rsidR="007054E0" w:rsidRPr="00E2234C" w:rsidRDefault="007054E0" w:rsidP="00D2406F">
                              <w:pPr>
                                <w:rPr>
                                  <w:sz w:val="26"/>
                                  <w:szCs w:val="26"/>
                                </w:rPr>
                              </w:pPr>
                              <w:r w:rsidRPr="00E2234C">
                                <w:rPr>
                                  <w:rFonts w:ascii="Calibri" w:hAnsi="Calibri" w:cs="Calibri"/>
                                  <w:color w:val="000000"/>
                                  <w:sz w:val="26"/>
                                  <w:szCs w:val="26"/>
                                </w:rPr>
                                <w:t>(</w:t>
                              </w:r>
                            </w:p>
                          </w:txbxContent>
                        </wps:txbx>
                        <wps:bodyPr rot="0" vert="horz" wrap="none" lIns="0" tIns="0" rIns="0" bIns="0" anchor="t" anchorCtr="0">
                          <a:spAutoFit/>
                        </wps:bodyPr>
                      </wps:wsp>
                      <wps:wsp>
                        <wps:cNvPr id="377" name="Rectangle 44"/>
                        <wps:cNvSpPr>
                          <a:spLocks noChangeArrowheads="1"/>
                        </wps:cNvSpPr>
                        <wps:spPr bwMode="auto">
                          <a:xfrm>
                            <a:off x="4293870" y="1322324"/>
                            <a:ext cx="16573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B7D27" w14:textId="46E3D7DF" w:rsidR="007054E0" w:rsidRPr="00E2234C" w:rsidRDefault="007054E0" w:rsidP="00D2406F">
                              <w:pPr>
                                <w:rPr>
                                  <w:sz w:val="26"/>
                                  <w:szCs w:val="26"/>
                                </w:rPr>
                              </w:pPr>
                              <w:r>
                                <w:rPr>
                                  <w:rFonts w:ascii="Calibri" w:hAnsi="Calibri" w:cs="Calibri"/>
                                  <w:color w:val="000000"/>
                                  <w:sz w:val="26"/>
                                  <w:szCs w:val="26"/>
                                </w:rPr>
                                <w:t>BS</w:t>
                              </w:r>
                            </w:p>
                          </w:txbxContent>
                        </wps:txbx>
                        <wps:bodyPr rot="0" vert="horz" wrap="none" lIns="0" tIns="0" rIns="0" bIns="0" anchor="t" anchorCtr="0">
                          <a:spAutoFit/>
                        </wps:bodyPr>
                      </wps:wsp>
                      <wps:wsp>
                        <wps:cNvPr id="378" name="Rectangle 45"/>
                        <wps:cNvSpPr>
                          <a:spLocks noChangeArrowheads="1"/>
                        </wps:cNvSpPr>
                        <wps:spPr bwMode="auto">
                          <a:xfrm>
                            <a:off x="4468495" y="1316228"/>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CFC4A" w14:textId="77777777" w:rsidR="007054E0" w:rsidRPr="00E2234C" w:rsidRDefault="007054E0" w:rsidP="00D2406F">
                              <w:pPr>
                                <w:rPr>
                                  <w:sz w:val="26"/>
                                  <w:szCs w:val="26"/>
                                </w:rPr>
                              </w:pPr>
                              <w:r w:rsidRPr="00E2234C">
                                <w:rPr>
                                  <w:rFonts w:ascii="Calibri" w:hAnsi="Calibri" w:cs="Calibri"/>
                                  <w:color w:val="000000"/>
                                  <w:sz w:val="26"/>
                                  <w:szCs w:val="26"/>
                                </w:rPr>
                                <w:t>)</w:t>
                              </w:r>
                            </w:p>
                          </w:txbxContent>
                        </wps:txbx>
                        <wps:bodyPr rot="0" vert="horz" wrap="none" lIns="0" tIns="0" rIns="0" bIns="0" anchor="t" anchorCtr="0">
                          <a:spAutoFit/>
                        </wps:bodyPr>
                      </wps:wsp>
                      <wps:wsp>
                        <wps:cNvPr id="379" name="Rectangle 46"/>
                        <wps:cNvSpPr>
                          <a:spLocks noChangeArrowheads="1"/>
                        </wps:cNvSpPr>
                        <wps:spPr bwMode="auto">
                          <a:xfrm>
                            <a:off x="5018405" y="54864"/>
                            <a:ext cx="422275" cy="56642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80" name="Rectangle 47"/>
                        <wps:cNvSpPr>
                          <a:spLocks noChangeArrowheads="1"/>
                        </wps:cNvSpPr>
                        <wps:spPr bwMode="auto">
                          <a:xfrm>
                            <a:off x="5018405" y="54864"/>
                            <a:ext cx="422275" cy="56642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48"/>
                        <wps:cNvSpPr>
                          <a:spLocks noChangeArrowheads="1"/>
                        </wps:cNvSpPr>
                        <wps:spPr bwMode="auto">
                          <a:xfrm>
                            <a:off x="5123180" y="271399"/>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7626C" w14:textId="77777777" w:rsidR="007054E0" w:rsidRDefault="007054E0" w:rsidP="00D2406F"/>
                          </w:txbxContent>
                        </wps:txbx>
                        <wps:bodyPr rot="0" vert="horz" wrap="none" lIns="0" tIns="0" rIns="0" bIns="0" anchor="t" anchorCtr="0">
                          <a:spAutoFit/>
                        </wps:bodyPr>
                      </wps:wsp>
                      <wps:wsp>
                        <wps:cNvPr id="382" name="Rectangle 49"/>
                        <wps:cNvSpPr>
                          <a:spLocks noChangeArrowheads="1"/>
                        </wps:cNvSpPr>
                        <wps:spPr bwMode="auto">
                          <a:xfrm>
                            <a:off x="16510" y="1106895"/>
                            <a:ext cx="952754" cy="565150"/>
                          </a:xfrm>
                          <a:prstGeom prst="rect">
                            <a:avLst/>
                          </a:prstGeom>
                          <a:solidFill>
                            <a:srgbClr val="92D050"/>
                          </a:solidFill>
                          <a:ln>
                            <a:noFill/>
                          </a:ln>
                        </wps:spPr>
                        <wps:bodyPr rot="0" vert="horz" wrap="square" lIns="91440" tIns="45720" rIns="91440" bIns="45720" anchor="t" anchorCtr="0" upright="1">
                          <a:noAutofit/>
                        </wps:bodyPr>
                      </wps:wsp>
                      <wps:wsp>
                        <wps:cNvPr id="383" name="Rectangle 50"/>
                        <wps:cNvSpPr>
                          <a:spLocks noChangeArrowheads="1"/>
                        </wps:cNvSpPr>
                        <wps:spPr bwMode="auto">
                          <a:xfrm>
                            <a:off x="16510" y="1106895"/>
                            <a:ext cx="946658" cy="565150"/>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51"/>
                        <wps:cNvSpPr>
                          <a:spLocks noChangeArrowheads="1"/>
                        </wps:cNvSpPr>
                        <wps:spPr bwMode="auto">
                          <a:xfrm>
                            <a:off x="292989" y="1277112"/>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7A445" w14:textId="3C1E4213" w:rsidR="007054E0" w:rsidRPr="00E2234C" w:rsidRDefault="007054E0" w:rsidP="00D2406F">
                              <w:pPr>
                                <w:rPr>
                                  <w:sz w:val="26"/>
                                  <w:szCs w:val="26"/>
                                </w:rPr>
                              </w:pPr>
                              <w:r>
                                <w:rPr>
                                  <w:rFonts w:ascii="Calibri" w:hAnsi="Calibri" w:cs="Calibri"/>
                                  <w:color w:val="000000"/>
                                  <w:sz w:val="26"/>
                                  <w:szCs w:val="26"/>
                                </w:rPr>
                                <w:t>D</w:t>
                              </w:r>
                              <w:r w:rsidRPr="00E2234C">
                                <w:rPr>
                                  <w:rFonts w:ascii="Calibri" w:hAnsi="Calibri" w:cs="Calibri"/>
                                  <w:color w:val="000000"/>
                                  <w:sz w:val="26"/>
                                  <w:szCs w:val="26"/>
                                </w:rPr>
                                <w:t>L</w:t>
                              </w:r>
                            </w:p>
                          </w:txbxContent>
                        </wps:txbx>
                        <wps:bodyPr rot="0" vert="horz" wrap="none" lIns="0" tIns="0" rIns="0" bIns="0" anchor="t" anchorCtr="0">
                          <a:spAutoFit/>
                        </wps:bodyPr>
                      </wps:wsp>
                      <wps:wsp>
                        <wps:cNvPr id="385" name="Rectangle 52"/>
                        <wps:cNvSpPr>
                          <a:spLocks noChangeArrowheads="1"/>
                        </wps:cNvSpPr>
                        <wps:spPr bwMode="auto">
                          <a:xfrm>
                            <a:off x="511048" y="1276985"/>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5DF81" w14:textId="4CDA7AEB" w:rsidR="007054E0" w:rsidRPr="00E2234C" w:rsidRDefault="007054E0" w:rsidP="00D2406F">
                              <w:pPr>
                                <w:rPr>
                                  <w:sz w:val="26"/>
                                  <w:szCs w:val="26"/>
                                </w:rPr>
                              </w:pPr>
                              <w:r>
                                <w:rPr>
                                  <w:rFonts w:ascii="Calibri" w:hAnsi="Calibri" w:cs="Calibri"/>
                                  <w:color w:val="000000"/>
                                  <w:sz w:val="26"/>
                                  <w:szCs w:val="26"/>
                                </w:rPr>
                                <w:t>CTRL</w:t>
                              </w:r>
                            </w:p>
                          </w:txbxContent>
                        </wps:txbx>
                        <wps:bodyPr rot="0" vert="horz" wrap="none" lIns="0" tIns="0" rIns="0" bIns="0" anchor="t" anchorCtr="0">
                          <a:spAutoFit/>
                        </wps:bodyPr>
                      </wps:wsp>
                      <wps:wsp>
                        <wps:cNvPr id="386" name="Rectangle 53"/>
                        <wps:cNvSpPr>
                          <a:spLocks noChangeArrowheads="1"/>
                        </wps:cNvSpPr>
                        <wps:spPr bwMode="auto">
                          <a:xfrm>
                            <a:off x="556260" y="1331849"/>
                            <a:ext cx="431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C3C31" w14:textId="77777777" w:rsidR="007054E0" w:rsidRDefault="007054E0" w:rsidP="00D2406F">
                              <w:r>
                                <w:rPr>
                                  <w:rFonts w:ascii="Calibri" w:hAnsi="Calibri" w:cs="Calibri"/>
                                  <w:color w:val="000000"/>
                                  <w:sz w:val="30"/>
                                  <w:szCs w:val="30"/>
                                </w:rPr>
                                <w:t xml:space="preserve"> </w:t>
                              </w:r>
                            </w:p>
                          </w:txbxContent>
                        </wps:txbx>
                        <wps:bodyPr rot="0" vert="horz" wrap="none" lIns="0" tIns="0" rIns="0" bIns="0" anchor="t" anchorCtr="0">
                          <a:spAutoFit/>
                        </wps:bodyPr>
                      </wps:wsp>
                      <wps:wsp>
                        <wps:cNvPr id="387" name="Rectangle 55"/>
                        <wps:cNvSpPr>
                          <a:spLocks noChangeArrowheads="1"/>
                        </wps:cNvSpPr>
                        <wps:spPr bwMode="auto">
                          <a:xfrm>
                            <a:off x="790575" y="1331849"/>
                            <a:ext cx="431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E05F6" w14:textId="77777777" w:rsidR="007054E0" w:rsidRDefault="007054E0" w:rsidP="00D2406F">
                              <w:r>
                                <w:rPr>
                                  <w:rFonts w:ascii="Calibri" w:hAnsi="Calibri" w:cs="Calibri"/>
                                  <w:color w:val="000000"/>
                                  <w:sz w:val="30"/>
                                  <w:szCs w:val="30"/>
                                </w:rPr>
                                <w:t xml:space="preserve"> </w:t>
                              </w:r>
                            </w:p>
                          </w:txbxContent>
                        </wps:txbx>
                        <wps:bodyPr rot="0" vert="horz" wrap="none" lIns="0" tIns="0" rIns="0" bIns="0" anchor="t" anchorCtr="0">
                          <a:spAutoFit/>
                        </wps:bodyPr>
                      </wps:wsp>
                      <wps:wsp>
                        <wps:cNvPr id="388" name="Rectangle 56"/>
                        <wps:cNvSpPr>
                          <a:spLocks noChangeArrowheads="1"/>
                        </wps:cNvSpPr>
                        <wps:spPr bwMode="auto">
                          <a:xfrm>
                            <a:off x="5484495" y="1110869"/>
                            <a:ext cx="831850" cy="565785"/>
                          </a:xfrm>
                          <a:prstGeom prst="rect">
                            <a:avLst/>
                          </a:prstGeom>
                          <a:solidFill>
                            <a:srgbClr val="FFFF00"/>
                          </a:solidFill>
                          <a:ln>
                            <a:noFill/>
                          </a:ln>
                        </wps:spPr>
                        <wps:bodyPr rot="0" vert="horz" wrap="square" lIns="91440" tIns="45720" rIns="91440" bIns="45720" anchor="t" anchorCtr="0" upright="1">
                          <a:noAutofit/>
                        </wps:bodyPr>
                      </wps:wsp>
                      <wps:wsp>
                        <wps:cNvPr id="389" name="Rectangle 57"/>
                        <wps:cNvSpPr>
                          <a:spLocks noChangeArrowheads="1"/>
                        </wps:cNvSpPr>
                        <wps:spPr bwMode="auto">
                          <a:xfrm>
                            <a:off x="5484495" y="1110869"/>
                            <a:ext cx="831850" cy="56578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58"/>
                        <wps:cNvSpPr>
                          <a:spLocks noChangeArrowheads="1"/>
                        </wps:cNvSpPr>
                        <wps:spPr bwMode="auto">
                          <a:xfrm>
                            <a:off x="5671820" y="1263269"/>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75FE6" w14:textId="7E6212F4" w:rsidR="007054E0" w:rsidRPr="00E3702B" w:rsidRDefault="007054E0" w:rsidP="00D2406F">
                              <w:pPr>
                                <w:rPr>
                                  <w:sz w:val="26"/>
                                  <w:szCs w:val="26"/>
                                </w:rPr>
                              </w:pPr>
                              <w:r>
                                <w:rPr>
                                  <w:rFonts w:ascii="Calibri" w:hAnsi="Calibri" w:cs="Calibri"/>
                                  <w:color w:val="000000"/>
                                  <w:sz w:val="26"/>
                                  <w:szCs w:val="26"/>
                                </w:rPr>
                                <w:t>UL CTRL</w:t>
                              </w:r>
                            </w:p>
                          </w:txbxContent>
                        </wps:txbx>
                        <wps:bodyPr rot="0" vert="horz" wrap="none" lIns="0" tIns="0" rIns="0" bIns="0" anchor="t" anchorCtr="0">
                          <a:spAutoFit/>
                        </wps:bodyPr>
                      </wps:wsp>
                      <wps:wsp>
                        <wps:cNvPr id="391" name="Rectangle 61"/>
                        <wps:cNvSpPr>
                          <a:spLocks noChangeArrowheads="1"/>
                        </wps:cNvSpPr>
                        <wps:spPr bwMode="auto">
                          <a:xfrm>
                            <a:off x="6002020" y="1331849"/>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6B081" w14:textId="77777777" w:rsidR="007054E0" w:rsidRDefault="007054E0" w:rsidP="00D2406F"/>
                          </w:txbxContent>
                        </wps:txbx>
                        <wps:bodyPr rot="0" vert="horz" wrap="none" lIns="0" tIns="0" rIns="0" bIns="0" anchor="t" anchorCtr="0">
                          <a:spAutoFit/>
                        </wps:bodyPr>
                      </wps:wsp>
                      <wps:wsp>
                        <wps:cNvPr id="392" name="Rectangle 62"/>
                        <wps:cNvSpPr>
                          <a:spLocks noChangeArrowheads="1"/>
                        </wps:cNvSpPr>
                        <wps:spPr bwMode="auto">
                          <a:xfrm>
                            <a:off x="2343785" y="54864"/>
                            <a:ext cx="421640" cy="56642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393" name="Rectangle 63"/>
                        <wps:cNvSpPr>
                          <a:spLocks noChangeArrowheads="1"/>
                        </wps:cNvSpPr>
                        <wps:spPr bwMode="auto">
                          <a:xfrm>
                            <a:off x="2343785" y="60960"/>
                            <a:ext cx="421640" cy="560232"/>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39"/>
                        <wps:cNvSpPr>
                          <a:spLocks noChangeArrowheads="1"/>
                        </wps:cNvSpPr>
                        <wps:spPr bwMode="auto">
                          <a:xfrm>
                            <a:off x="1417488" y="1100496"/>
                            <a:ext cx="936625" cy="565150"/>
                          </a:xfrm>
                          <a:prstGeom prst="rect">
                            <a:avLst/>
                          </a:prstGeom>
                          <a:solidFill>
                            <a:srgbClr val="548BD4"/>
                          </a:solidFill>
                          <a:ln w="9525">
                            <a:solidFill>
                              <a:srgbClr val="000000"/>
                            </a:solidFill>
                            <a:miter lim="800000"/>
                            <a:headEnd/>
                            <a:tailEnd/>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4ABF8D" id="Canvas 394" o:spid="_x0000_s1117" editas="canvas" style="position:absolute;left:0;text-align:left;margin-left:-.05pt;margin-top:7.1pt;width:504.1pt;height:134.95pt;z-index:251665408" coordsize="79482,21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">
                <v:shape id="_x0000_s1118" type="#_x0000_t75" style="position:absolute;width:79482;height:21278;visibility:visible;mso-wrap-style:square">
                  <v:fill o:detectmouseclick="t"/>
                  <v:path o:connecttype="none"/>
                </v:shape>
                <v:rect id="Rectangle 7" o:spid="_x0000_s1119" style="position:absolute;left:393;top:580;width:9373;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8TksMA&#10;AADcAAAADwAAAGRycy9kb3ducmV2LnhtbESPQYvCMBSE74L/ITzBm6bqqkvXKKIoe9Wqe300z7Zs&#10;81Ka2NZ/v1kQPA4z8w2z2nSmFA3VrrCsYDKOQBCnVhecKbgkh9EnCOeRNZaWScGTHGzW/d4KY21b&#10;PlFz9pkIEHYxKsi9r2IpXZqTQTe2FXHw7rY26IOsM6lrbAPclHIaRQtpsOCwkGNFu5zS3/PDKLgd&#10;dJWcduXjtl0e2/s13X80P4lSw0G3/QLhqfPv8Kv9rRXM5lP4Px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8TksMAAADcAAAADwAAAAAAAAAAAAAAAACYAgAAZHJzL2Rv&#10;d25yZXYueG1sUEsFBgAAAAAEAAQA9QAAAIgDAAAAAA==&#10;" fillcolor="#92d050" stroked="f"/>
                <v:rect id="Rectangle 8" o:spid="_x0000_s1120" style="position:absolute;left:393;top:580;width:9373;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DFcQA&#10;AADcAAAADwAAAGRycy9kb3ducmV2LnhtbESPQYvCMBSE74L/ITzBi6zpKopUo4jgsotQUXdhj4/m&#10;2Rabl9LEWv+9EQSPw8x8wyxWrSlFQ7UrLCv4HEYgiFOrC84U/J62HzMQziNrLC2Tgjs5WC27nQXG&#10;2t74QM3RZyJA2MWoIPe+iqV0aU4G3dBWxME729qgD7LOpK7xFuCmlKMomkqDBYeFHCva5JRejlej&#10;gK+FxGa/i372yT9uB1+Jv/wlSvV77XoOwlPr3+FX+1srGE/G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ZQxXEAAAA3AAAAA8AAAAAAAAAAAAAAAAAmAIAAGRycy9k&#10;b3ducmV2LnhtbFBLBQYAAAAABAAEAPUAAACJAwAAAAA=&#10;" filled="f" strokeweight=".25pt">
                  <v:stroke joinstyle="round" endcap="round"/>
                </v:rect>
                <v:rect id="Rectangle 9" o:spid="_x0000_s1121" style="position:absolute;left:2592;top:2200;width:171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14:paraId="2C13CCB0" w14:textId="77777777" w:rsidR="007054E0" w:rsidRPr="00E2234C" w:rsidRDefault="007054E0" w:rsidP="00D2406F">
                        <w:pPr>
                          <w:rPr>
                            <w:sz w:val="26"/>
                            <w:szCs w:val="26"/>
                          </w:rPr>
                        </w:pPr>
                        <w:r w:rsidRPr="00E2234C">
                          <w:rPr>
                            <w:rFonts w:ascii="Calibri" w:hAnsi="Calibri" w:cs="Calibri"/>
                            <w:color w:val="000000"/>
                            <w:sz w:val="26"/>
                            <w:szCs w:val="26"/>
                          </w:rPr>
                          <w:t xml:space="preserve">DL </w:t>
                        </w:r>
                      </w:p>
                    </w:txbxContent>
                  </v:textbox>
                </v:rect>
                <v:rect id="Rectangle 10" o:spid="_x0000_s1122" style="position:absolute;left:4941;top:2250;width:327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14:paraId="0EA03C87" w14:textId="0D83CAA1" w:rsidR="007054E0" w:rsidRPr="00E2234C" w:rsidRDefault="007054E0" w:rsidP="00D2406F">
                        <w:pPr>
                          <w:rPr>
                            <w:sz w:val="26"/>
                            <w:szCs w:val="26"/>
                          </w:rPr>
                        </w:pPr>
                        <w:r>
                          <w:rPr>
                            <w:rFonts w:ascii="Calibri" w:hAnsi="Calibri" w:cs="Calibri"/>
                            <w:color w:val="000000"/>
                            <w:sz w:val="26"/>
                            <w:szCs w:val="26"/>
                          </w:rPr>
                          <w:t>CTRL</w:t>
                        </w:r>
                      </w:p>
                    </w:txbxContent>
                  </v:textbox>
                </v:rect>
                <v:rect id="Rectangle 14" o:spid="_x0000_s1123" style="position:absolute;left:9766;top:580;width:4223;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PXcYA&#10;AADcAAAADwAAAGRycy9kb3ducmV2LnhtbESPT2vCQBTE7wW/w/IEL0U3WvxDdBURhV4sNXrw+Mg+&#10;k2D2bcyuMfXTdwtCj8PM/IZZrFpTioZqV1hWMBxEIIhTqwvOFJyOu/4MhPPIGkvLpOCHHKyWnbcF&#10;xto++EBN4jMRIOxiVJB7X8VSujQng25gK+LgXWxt0AdZZ1LX+AhwU8pRFE2kwYLDQo4VbXJKr8nd&#10;KPj+2u+nyW76fltz9Eyf2/v51pBSvW67noPw1Pr/8Kv9qRV8jCf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HPXcYAAADcAAAADwAAAAAAAAAAAAAAAACYAgAAZHJz&#10;L2Rvd25yZXYueG1sUEsFBgAAAAAEAAQA9QAAAIsDAAAAAA==&#10;" fillcolor="#f2f2f2 [3052]" stroked="f"/>
                <v:rect id="Rectangle 15" o:spid="_x0000_s1124" style="position:absolute;left:9766;top:580;width:4223;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FFsUA&#10;AADcAAAADwAAAGRycy9kb3ducmV2LnhtbESP3WrCQBSE7wu+w3IEb4purFQluooUFEsh4h94ecge&#10;k2D2bMiuMX37bkHwcpiZb5j5sjWlaKh2hWUFw0EEgji1uuBMwem47k9BOI+ssbRMCn7JwXLReZtj&#10;rO2D99QcfCYChF2MCnLvq1hKl+Zk0A1sRRy8q60N+iDrTOoaHwFuSvkRRWNpsOCwkGNFXzmlt8Pd&#10;KOB7IbHZ/UTfu+SC6/dN4m/nRKlet13NQHhq/Sv8bG+1gtHnBP7Ph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kUWxQAAANwAAAAPAAAAAAAAAAAAAAAAAJgCAABkcnMv&#10;ZG93bnJldi54bWxQSwUGAAAAAAQABAD1AAAAigMAAAAA&#10;" filled="f" strokeweight=".25pt">
                  <v:stroke joinstyle="round" endcap="round"/>
                </v:rect>
                <v:rect id="Rectangle 17" o:spid="_x0000_s1125" style="position:absolute;left:13989;top:580;width:9366;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6JkMAA&#10;AADcAAAADwAAAGRycy9kb3ducmV2LnhtbERPzWrCQBC+F3yHZYTe6saWFk1dRQShPZr6AEN2kg1m&#10;Z9PsGNc+ffdQ6PHj+9/sku/VRGPsAhtYLgpQxHWwHbcGzl/HpxWoKMgW+8Bk4E4RdtvZwwZLG258&#10;oqmSVuUQjiUacCJDqXWsHXmMizAQZ64Jo0fJcGy1HfGWw32vn4viTXvsODc4HOjgqL5UV28gNd/p&#10;+NmESeL6Ry4nd6+ueDDmcZ7276CEkvyL/9wf1sDLa16bz+Qjo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X6JkMAAAADcAAAADwAAAAAAAAAAAAAAAACYAgAAZHJzL2Rvd25y&#10;ZXYueG1sUEsFBgAAAAAEAAQA9QAAAIUDAAAAAA==&#10;" fillcolor="#548bd4" stroked="f"/>
                <v:rect id="Rectangle 18" o:spid="_x0000_s1126" style="position:absolute;left:13989;top:580;width:9366;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F0/8UA&#10;AADcAAAADwAAAGRycy9kb3ducmV2LnhtbESP3WrCQBSE7wu+w3IEb4purFQ0uooUFEsh4h94ecge&#10;k2D2bMiuMX37bkHwcpiZb5j5sjWlaKh2hWUFw0EEgji1uuBMwem47k9AOI+ssbRMCn7JwXLReZtj&#10;rO2D99QcfCYChF2MCnLvq1hKl+Zk0A1sRRy8q60N+iDrTOoaHwFuSvkRRWNpsOCwkGNFXzmlt8Pd&#10;KOB7IbHZ/UTfu+SC6/dN4m/nRKlet13NQHhq/Sv8bG+1gtHnFP7Ph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sXT/xQAAANwAAAAPAAAAAAAAAAAAAAAAAJgCAABkcnMv&#10;ZG93bnJldi54bWxQSwUGAAAAAAQABAD1AAAAigMAAAAA&#10;" filled="f" strokeweight=".25pt">
                  <v:stroke joinstyle="round" endcap="round"/>
                </v:rect>
                <v:rect id="Rectangle 19" o:spid="_x0000_s1127" style="position:absolute;left:16148;top:1215;width:5848;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52MMA&#10;AADcAAAADwAAAGRycy9kb3ducmV2LnhtbERPz2vCMBS+D/wfwhN2GWuqgnTVKCIIOwyG3Q56eyTP&#10;plvzUppou/315jDY8eP7vd6OrhU36kPjWcEsy0EQa28arhV8fhyeCxAhIhtsPZOCHwqw3Uwe1lga&#10;P/CRblWsRQrhUKICG2NXShm0JYch8x1x4i6+dxgT7GtpehxSuGvlPM+X0mHDqcFiR3tL+ru6OgWH&#10;91ND/CuPTy/F4L/0/FzZt06px+m4W4GINMZ/8Z/71ShYLNP8dCYdAb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B52MMAAADcAAAADwAAAAAAAAAAAAAAAACYAgAAZHJzL2Rv&#10;d25yZXYueG1sUEsFBgAAAAAEAAQA9QAAAIgDAAAAAA==&#10;" filled="f" stroked="f">
                  <v:textbox style="mso-fit-shape-to-text:t" inset="0,0,0,0">
                    <w:txbxContent>
                      <w:p w14:paraId="343ED08C" w14:textId="340AC366" w:rsidR="007054E0" w:rsidRPr="00E2234C" w:rsidRDefault="007054E0" w:rsidP="00D2406F">
                        <w:pPr>
                          <w:jc w:val="center"/>
                          <w:rPr>
                            <w:sz w:val="26"/>
                            <w:szCs w:val="26"/>
                          </w:rPr>
                        </w:pPr>
                        <w:r w:rsidRPr="00E2234C">
                          <w:rPr>
                            <w:rFonts w:ascii="Calibri" w:hAnsi="Calibri" w:cs="Calibri"/>
                            <w:color w:val="000000"/>
                            <w:sz w:val="26"/>
                            <w:szCs w:val="26"/>
                          </w:rPr>
                          <w:t xml:space="preserve">DL </w:t>
                        </w:r>
                        <w:r>
                          <w:rPr>
                            <w:rFonts w:ascii="Calibri" w:hAnsi="Calibri" w:cs="Calibri"/>
                            <w:color w:val="000000"/>
                            <w:sz w:val="26"/>
                            <w:szCs w:val="26"/>
                          </w:rPr>
                          <w:t>DRS (UE)</w:t>
                        </w:r>
                      </w:p>
                    </w:txbxContent>
                  </v:textbox>
                </v:rect>
                <v:rect id="Rectangle 23" o:spid="_x0000_s1128" style="position:absolute;left:27654;top:580;width:22491;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T99MYA&#10;AADcAAAADwAAAGRycy9kb3ducmV2LnhtbESPQWvCQBSE70L/w/IK3swmKYikbkIprfQgFdMePL5m&#10;n0kw+zbNbjX117uC4HGYmW+YZTGaThxpcK1lBUkUgyCurG65VvD99T5bgHAeWWNnmRT8k4Mif5gs&#10;MdP2xFs6lr4WAcIuQwWN930mpasaMugi2xMHb28Hgz7IoZZ6wFOAm06mcTyXBlsOCw329NpQdSj/&#10;jIJ0ne5W9m3Vnn92nPzaz01c9hulpo/jyzMIT6O/h2/tD63gaZ7A9Uw4Aj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T99MYAAADcAAAADwAAAAAAAAAAAAAAAACYAgAAZHJz&#10;L2Rvd25yZXYueG1sUEsFBgAAAAAEAAQA9QAAAIsDAAAAAA==&#10;" fillcolor="#ffc000" stroked="f"/>
                <v:rect id="Rectangle 24" o:spid="_x0000_s1129" style="position:absolute;left:27654;top:580;width:22491;height:5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ksM8MA&#10;AADcAAAADwAAAGRycy9kb3ducmV2LnhtbESP3YrCMBSE7xd8h3AEb0TTdUGkGkUEF2Wh4h94eWiO&#10;bbE5KU2s9e2NIOzlMDPfMLNFa0rRUO0Kywq+hxEI4tTqgjMFp+N6MAHhPLLG0jIpeJKDxbzzNcNY&#10;2wfvqTn4TAQIuxgV5N5XsZQuzcmgG9qKOHhXWxv0QdaZ1DU+AtyUchRFY2mw4LCQY0WrnNLb4W4U&#10;8L2Q2Oz+ou0uueC6/5v42zlRqtdtl1MQnlr/H/60N1rBz3gE7zPhCM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ksM8MAAADcAAAADwAAAAAAAAAAAAAAAACYAgAAZHJzL2Rv&#10;d25yZXYueG1sUEsFBgAAAAAEAAQA9QAAAIgDAAAAAA==&#10;" filled="f" strokeweight=".25pt">
                  <v:stroke joinstyle="round" endcap="round"/>
                </v:rect>
                <v:rect id="Rectangle 25" o:spid="_x0000_s1130" style="position:absolute;left:35255;top:2402;width:9042;height:3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Lnr8UA&#10;AADcAAAADwAAAGRycy9kb3ducmV2LnhtbESPQWvCQBSE7wX/w/KEXkQ3VZCYuooIQg+CGD20t0f2&#10;NRvNvg3ZrYn++m5B6HGYmW+Y5bq3tbhR6yvHCt4mCQjiwumKSwXn026cgvABWWPtmBTcycN6NXhZ&#10;YqZdx0e65aEUEcI+QwUmhCaT0heGLPqJa4ij9+1aiyHKtpS6xS7CbS2nSTKXFiuOCwYb2hoqrvmP&#10;VbA7fFbED3kcLdLOXYrpV272jVKvw37zDiJQH/7Dz/aHVjCbz+Dv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uevxQAAANwAAAAPAAAAAAAAAAAAAAAAAJgCAABkcnMv&#10;ZG93bnJldi54bWxQSwUGAAAAAAQABAD1AAAAigMAAAAA&#10;" filled="f" stroked="f">
                  <v:textbox style="mso-fit-shape-to-text:t" inset="0,0,0,0">
                    <w:txbxContent>
                      <w:p w14:paraId="68D36BF7" w14:textId="77777777" w:rsidR="007054E0" w:rsidRPr="00E2234C" w:rsidRDefault="007054E0" w:rsidP="00D2406F">
                        <w:pPr>
                          <w:rPr>
                            <w:sz w:val="26"/>
                            <w:szCs w:val="26"/>
                          </w:rPr>
                        </w:pPr>
                        <w:r w:rsidRPr="00E2234C">
                          <w:rPr>
                            <w:rFonts w:ascii="Calibri" w:hAnsi="Calibri" w:cs="Calibri"/>
                            <w:color w:val="000000"/>
                            <w:sz w:val="26"/>
                            <w:szCs w:val="26"/>
                          </w:rPr>
                          <w:t>DL</w:t>
                        </w:r>
                        <w:r>
                          <w:rPr>
                            <w:rFonts w:ascii="Calibri" w:hAnsi="Calibri" w:cs="Calibri"/>
                            <w:color w:val="000000"/>
                            <w:sz w:val="26"/>
                            <w:szCs w:val="26"/>
                          </w:rPr>
                          <w:t xml:space="preserve"> Data (BS)  </w:t>
                        </w:r>
                      </w:p>
                    </w:txbxContent>
                  </v:textbox>
                </v:rect>
                <v:rect id="Rectangle 26" o:spid="_x0000_s1131" style="position:absolute;left:36595;top:2809;width:5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14:paraId="11E1CC28" w14:textId="77777777" w:rsidR="007054E0" w:rsidRDefault="007054E0" w:rsidP="00D2406F"/>
                    </w:txbxContent>
                  </v:textbox>
                </v:rect>
                <v:rect id="Rectangle 31" o:spid="_x0000_s1132" style="position:absolute;left:54508;top:548;width:831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Df9cQA&#10;AADcAAAADwAAAGRycy9kb3ducmV2LnhtbESPQWvCQBSE70L/w/IK3nSjJVJSN6G1VDyqLdXjI/ua&#10;TZt9m2ZXjf/eFQSPw8x8w8yL3jbiSJ2vHSuYjBMQxKXTNVcKvj4/Rs8gfEDW2DgmBWfyUOQPgzlm&#10;2p14Q8dtqESEsM9QgQmhzaT0pSGLfuxa4uj9uM5iiLKrpO7wFOG2kdMkmUmLNccFgy0tDJV/24NV&#10;sF/vvt+MXVOfpn75v7LvbpL8KjV87F9fQATqwz18a6+0gqdZCt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Q3/XEAAAA3AAAAA8AAAAAAAAAAAAAAAAAmAIAAGRycy9k&#10;b3ducmV2LnhtbFBLBQYAAAAABAAEAPUAAACJAwAAAAA=&#10;" fillcolor="yellow" stroked="f"/>
                <v:rect id="Rectangle 32" o:spid="_x0000_s1133" style="position:absolute;left:54508;top:548;width:831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qMMQA&#10;AADcAAAADwAAAGRycy9kb3ducmV2LnhtbESP3YrCMBSE7xd8h3AEbxZNdaEs1SgiKMpCZf0BLw/N&#10;sS02J6WJtb69ERb2cpiZb5jZojOVaKlxpWUF41EEgjizuuRcwem4Hn6DcB5ZY2WZFDzJwWLe+5hh&#10;ou2Df6k9+FwECLsEFRTe14mULivIoBvZmjh4V9sY9EE2udQNPgLcVHISRbE0WHJYKLCmVUHZ7XA3&#10;CvheSmz3P9Fun15w/blJ/e2cKjXod8spCE+d/w//tbdawVccw/tMOAJ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CKjDEAAAA3AAAAA8AAAAAAAAAAAAAAAAAmAIAAGRycy9k&#10;b3ducmV2LnhtbFBLBQYAAAAABAAEAPUAAACJAwAAAAA=&#10;" filled="f" strokeweight=".25pt">
                  <v:stroke joinstyle="round" endcap="round"/>
                </v:rect>
                <v:rect id="Rectangle 33" o:spid="_x0000_s1134" style="position:absolute;left:56629;top:2231;width:540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14:paraId="1E61E3D0" w14:textId="212C6E5C" w:rsidR="007054E0" w:rsidRPr="00E3702B" w:rsidRDefault="007054E0" w:rsidP="00D2406F">
                        <w:pPr>
                          <w:jc w:val="both"/>
                          <w:rPr>
                            <w:sz w:val="26"/>
                            <w:szCs w:val="26"/>
                          </w:rPr>
                        </w:pPr>
                        <w:r>
                          <w:rPr>
                            <w:rFonts w:ascii="Calibri" w:hAnsi="Calibri" w:cs="Calibri"/>
                            <w:color w:val="000000"/>
                            <w:sz w:val="26"/>
                            <w:szCs w:val="26"/>
                          </w:rPr>
                          <w:t>UL CTRL</w:t>
                        </w:r>
                      </w:p>
                    </w:txbxContent>
                  </v:textbox>
                </v:rect>
                <v:rect id="Rectangle 35" o:spid="_x0000_s1135" style="position:absolute;left:57677;top:271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14:paraId="2C6D6EC4" w14:textId="77777777" w:rsidR="007054E0" w:rsidRDefault="007054E0" w:rsidP="00D2406F"/>
                    </w:txbxContent>
                  </v:textbox>
                </v:rect>
                <v:rect id="Rectangle 36" o:spid="_x0000_s1136" style="position:absolute;left:59728;top:2713;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14:paraId="7D3F24A0" w14:textId="77777777" w:rsidR="007054E0" w:rsidRDefault="007054E0" w:rsidP="00D2406F"/>
                    </w:txbxContent>
                  </v:textbox>
                </v:rect>
                <v:rect id="Rectangle 37" o:spid="_x0000_s1137" style="position:absolute;left:9509;top:11068;width:17821;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Gu0sQA&#10;AADcAAAADwAAAGRycy9kb3ducmV2LnhtbERPz2vCMBS+D/wfwhN2GTbdBuvoGkVkwi7KrDt4fCRv&#10;bbF5qU2snX/9chA8fny/i8VoWzFQ7xvHCp6TFASxdqbhSsHPfj17B+EDssHWMSn4Iw+L+eShwNy4&#10;C+9oKEMlYgj7HBXUIXS5lF7XZNEnriOO3K/rLYYI+0qaHi8x3LbyJU3fpMWGY0ONHa1q0sfybBV8&#10;bzebrFxnT6clp1d9/TwfTgMp9Tgdlx8gAo3hLr65v4yC1yzOj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RrtLEAAAA3AAAAA8AAAAAAAAAAAAAAAAAmAIAAGRycy9k&#10;b3ducmV2LnhtbFBLBQYAAAAABAAEAPUAAACJAwAAAAA=&#10;" fillcolor="#f2f2f2 [3052]" stroked="f"/>
                <v:rect id="Rectangle 38" o:spid="_x0000_s1138" style="position:absolute;left:9653;top:11070;width:17799;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kmcQA&#10;AADcAAAADwAAAGRycy9kb3ducmV2LnhtbESP3YrCMBSE7wXfIRxhb0RTFVypRhFBWVmorD/g5aE5&#10;tsXmpDSxdt9+syB4OczMN8xi1ZpSNFS7wrKC0TACQZxaXXCm4HzaDmYgnEfWWFomBb/kYLXsdhYY&#10;a/vkH2qOPhMBwi5GBbn3VSylS3My6Ia2Ig7ezdYGfZB1JnWNzwA3pRxH0VQaLDgs5FjRJqf0fnwY&#10;BfwoJDaH72h/SK647e8Sf78kSn302vUchKfWv8Ov9pdWMPkcwf+Zc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yJJnEAAAA3AAAAA8AAAAAAAAAAAAAAAAAmAIAAGRycy9k&#10;b3ducmV2LnhtbFBLBQYAAAAABAAEAPUAAACJAwAAAAA=&#10;" filled="f" strokeweight=".25pt">
                  <v:stroke joinstyle="round" endcap="round"/>
                </v:rect>
                <v:rect id="Rectangle 39" o:spid="_x0000_s1139" style="position:absolute;left:17373;top:13313;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14:paraId="7A6CFCA4" w14:textId="77777777" w:rsidR="007054E0" w:rsidRDefault="007054E0" w:rsidP="00D2406F"/>
                    </w:txbxContent>
                  </v:textbox>
                </v:rect>
                <v:rect id="Rectangle 40" o:spid="_x0000_s1140" style="position:absolute;left:27374;top:11057;width:22978;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MMsUA&#10;AADcAAAADwAAAGRycy9kb3ducmV2LnhtbESPzWrDMBCE74W+g9hCLiWRk0BdHMuhDYT0FMjPpbeN&#10;tbFMrZVrKYn69lWhkOMwM98w5TLaTlxp8K1jBdNJBoK4drrlRsHxsB6/gvABWWPnmBT8kIdl9fhQ&#10;YqHdjXd03YdGJAj7AhWYEPpCSl8bsugnridO3tkNFkOSQyP1gLcEt52cZdmLtNhyWjDY08pQ/bW/&#10;WAWfYXZ4321XmxPHyzYafs7NNyk1eopvCxCBYriH/9sfWsE8n8PfmXQE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P8wyxQAAANwAAAAPAAAAAAAAAAAAAAAAAJgCAABkcnMv&#10;ZG93bnJldi54bWxQSwUGAAAAAAQABAD1AAAAigMAAAAA&#10;" fillcolor="#ffc000" strokecolor="black [3213]"/>
                <v:rect id="Rectangle 41" o:spid="_x0000_s1141" style="position:absolute;left:27374;top:11057;width:27451;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WHAcUA&#10;AADcAAAADwAAAGRycy9kb3ducmV2LnhtbESP3WrCQBSE7wu+w3IEb4purEUluooUFEsh4h94ecge&#10;k2D2bMiuMX37bkHwcpiZb5j5sjWlaKh2hWUFw0EEgji1uuBMwem47k9BOI+ssbRMCn7JwXLReZtj&#10;rO2D99QcfCYChF2MCnLvq1hKl+Zk0A1sRRy8q60N+iDrTOoaHwFuSvkRRWNpsOCwkGNFXzmlt8Pd&#10;KOB7IbHZ/UTfu+SC6/dN4m/nRKlet13NQHhq/Sv8bG+1gtHkE/7Ph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BYcBxQAAANwAAAAPAAAAAAAAAAAAAAAAAJgCAABkcnMv&#10;ZG93bnJldi54bWxQSwUGAAAAAAQABAD1AAAAigMAAAAA&#10;" filled="f" strokeweight=".25pt">
                  <v:stroke joinstyle="round" endcap="round"/>
                </v:rect>
                <v:rect id="Rectangle 42" o:spid="_x0000_s1142" style="position:absolute;left:36849;top:13223;width:5238;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B6sIA&#10;AADcAAAADwAAAGRycy9kb3ducmV2LnhtbESP3WoCMRSE7wu+QziCdzWrU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gHqwgAAANwAAAAPAAAAAAAAAAAAAAAAAJgCAABkcnMvZG93&#10;bnJldi54bWxQSwUGAAAAAAQABAD1AAAAhwMAAAAA&#10;" filled="f" stroked="f">
                  <v:textbox style="mso-fit-shape-to-text:t" inset="0,0,0,0">
                    <w:txbxContent>
                      <w:p w14:paraId="42251CC9" w14:textId="55ADF659" w:rsidR="007054E0" w:rsidRPr="00E2234C" w:rsidRDefault="007054E0" w:rsidP="00D2406F">
                        <w:pPr>
                          <w:rPr>
                            <w:sz w:val="26"/>
                            <w:szCs w:val="26"/>
                          </w:rPr>
                        </w:pPr>
                        <w:r>
                          <w:rPr>
                            <w:rFonts w:ascii="Calibri" w:hAnsi="Calibri" w:cs="Calibri"/>
                            <w:color w:val="000000"/>
                            <w:sz w:val="26"/>
                            <w:szCs w:val="26"/>
                          </w:rPr>
                          <w:t>D</w:t>
                        </w:r>
                        <w:r w:rsidRPr="00E2234C">
                          <w:rPr>
                            <w:rFonts w:ascii="Calibri" w:hAnsi="Calibri" w:cs="Calibri"/>
                            <w:color w:val="000000"/>
                            <w:sz w:val="26"/>
                            <w:szCs w:val="26"/>
                          </w:rPr>
                          <w:t>L Data</w:t>
                        </w:r>
                      </w:p>
                    </w:txbxContent>
                  </v:textbox>
                </v:rect>
                <v:rect id="Rectangle 43" o:spid="_x0000_s1143" style="position:absolute;left:42449;top:13223;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fncIA&#10;AADcAAAADwAAAGRycy9kb3ducmV2LnhtbESPzYoCMRCE74LvEFrYm2ZUc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J+dwgAAANwAAAAPAAAAAAAAAAAAAAAAAJgCAABkcnMvZG93&#10;bnJldi54bWxQSwUGAAAAAAQABAD1AAAAhwMAAAAA&#10;" filled="f" stroked="f">
                  <v:textbox style="mso-fit-shape-to-text:t" inset="0,0,0,0">
                    <w:txbxContent>
                      <w:p w14:paraId="24CE1294" w14:textId="77777777" w:rsidR="007054E0" w:rsidRPr="00E2234C" w:rsidRDefault="007054E0" w:rsidP="00D2406F">
                        <w:pPr>
                          <w:rPr>
                            <w:sz w:val="26"/>
                            <w:szCs w:val="26"/>
                          </w:rPr>
                        </w:pPr>
                        <w:r w:rsidRPr="00E2234C">
                          <w:rPr>
                            <w:rFonts w:ascii="Calibri" w:hAnsi="Calibri" w:cs="Calibri"/>
                            <w:color w:val="000000"/>
                            <w:sz w:val="26"/>
                            <w:szCs w:val="26"/>
                          </w:rPr>
                          <w:t>(</w:t>
                        </w:r>
                      </w:p>
                    </w:txbxContent>
                  </v:textbox>
                </v:rect>
                <v:rect id="Rectangle 44" o:spid="_x0000_s1144" style="position:absolute;left:42938;top:13223;width:1658;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6BsIA&#10;AADcAAAADwAAAGRycy9kb3ducmV2LnhtbESPzYoCMRCE74LvEFrwphkV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DoGwgAAANwAAAAPAAAAAAAAAAAAAAAAAJgCAABkcnMvZG93&#10;bnJldi54bWxQSwUGAAAAAAQABAD1AAAAhwMAAAAA&#10;" filled="f" stroked="f">
                  <v:textbox style="mso-fit-shape-to-text:t" inset="0,0,0,0">
                    <w:txbxContent>
                      <w:p w14:paraId="10AB7D27" w14:textId="46E3D7DF" w:rsidR="007054E0" w:rsidRPr="00E2234C" w:rsidRDefault="007054E0" w:rsidP="00D2406F">
                        <w:pPr>
                          <w:rPr>
                            <w:sz w:val="26"/>
                            <w:szCs w:val="26"/>
                          </w:rPr>
                        </w:pPr>
                        <w:r>
                          <w:rPr>
                            <w:rFonts w:ascii="Calibri" w:hAnsi="Calibri" w:cs="Calibri"/>
                            <w:color w:val="000000"/>
                            <w:sz w:val="26"/>
                            <w:szCs w:val="26"/>
                          </w:rPr>
                          <w:t>BS</w:t>
                        </w:r>
                      </w:p>
                    </w:txbxContent>
                  </v:textbox>
                </v:rect>
                <v:rect id="Rectangle 45" o:spid="_x0000_s1145" style="position:absolute;left:44684;top:13162;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udL8A&#10;AADcAAAADwAAAGRycy9kb3ducmV2LnhtbERPy4rCMBTdC/MP4Q7MTtNRUKlGkQFBBze2fsCluX1g&#10;clOSaOvfTxYDLg/nvd2P1ogn+dA5VvA9y0AQV0533Ci4lcfpGkSIyBqNY1LwogD73cdki7l2A1/p&#10;WcRGpBAOOSpoY+xzKUPVksUwcz1x4mrnLcYEfSO1xyGFWyPnWbaUFjtODS329NNSdS8eVoEsi+Ow&#10;LozP3O+8vpjz6VqTU+rrczxsQEQa41v87z5pBYtV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r650vwAAANwAAAAPAAAAAAAAAAAAAAAAAJgCAABkcnMvZG93bnJl&#10;di54bWxQSwUGAAAAAAQABAD1AAAAhAMAAAAA&#10;" filled="f" stroked="f">
                  <v:textbox style="mso-fit-shape-to-text:t" inset="0,0,0,0">
                    <w:txbxContent>
                      <w:p w14:paraId="1DECFC4A" w14:textId="77777777" w:rsidR="007054E0" w:rsidRPr="00E2234C" w:rsidRDefault="007054E0" w:rsidP="00D2406F">
                        <w:pPr>
                          <w:rPr>
                            <w:sz w:val="26"/>
                            <w:szCs w:val="26"/>
                          </w:rPr>
                        </w:pPr>
                        <w:r w:rsidRPr="00E2234C">
                          <w:rPr>
                            <w:rFonts w:ascii="Calibri" w:hAnsi="Calibri" w:cs="Calibri"/>
                            <w:color w:val="000000"/>
                            <w:sz w:val="26"/>
                            <w:szCs w:val="26"/>
                          </w:rPr>
                          <w:t>)</w:t>
                        </w:r>
                      </w:p>
                    </w:txbxContent>
                  </v:textbox>
                </v:rect>
                <v:rect id="Rectangle 46" o:spid="_x0000_s1146" style="position:absolute;left:50184;top:548;width:422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sHT8YA&#10;AADcAAAADwAAAGRycy9kb3ducmV2LnhtbESPQWvCQBSE74X+h+UJXopuqtDU1FVEFLwoNvXg8ZF9&#10;TYLZtzG7xuivd4VCj8PMfMNM552pREuNKy0reB9GIIgzq0vOFRx+1oNPEM4ja6wsk4IbOZjPXl+m&#10;mGh75W9qU5+LAGGXoILC+zqR0mUFGXRDWxMH79c2Bn2QTS51g9cAN5UcRdGHNFhyWCiwpmVB2Sm9&#10;GAX73XYbp+v47bzg6J7dV5fjuSWl+r1u8QXCU+f/w3/tjVYwjifwPBOO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sHT8YAAADcAAAADwAAAAAAAAAAAAAAAACYAgAAZHJz&#10;L2Rvd25yZXYueG1sUEsFBgAAAAAEAAQA9QAAAIsDAAAAAA==&#10;" fillcolor="#f2f2f2 [3052]" stroked="f"/>
                <v:rect id="Rectangle 47" o:spid="_x0000_s1147" style="position:absolute;left:50184;top:548;width:4222;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vxJcAA&#10;AADcAAAADwAAAGRycy9kb3ducmV2LnhtbERPy4rCMBTdD/gP4QpuBk11QKQaRQRFGaj4ApeX5toW&#10;m5vSxFr/3iwEl4fzni1aU4qGaldYVjAcRCCIU6sLzhScT+v+BITzyBpLy6TgRQ4W887PDGNtn3yg&#10;5ugzEULYxagg976KpXRpTgbdwFbEgbvZ2qAPsM6krvEZwk0pR1E0lgYLDg05VrTKKb0fH0YBPwqJ&#10;zf4/2u2TK65/N4m/XxKlet12OQXhqfVf8ce91Qr+JmF+OBOOg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vxJcAAAADcAAAADwAAAAAAAAAAAAAAAACYAgAAZHJzL2Rvd25y&#10;ZXYueG1sUEsFBgAAAAAEAAQA9QAAAIUDAAAAAA==&#10;" filled="f" strokeweight=".25pt">
                  <v:stroke joinstyle="round" endcap="round"/>
                </v:rect>
                <v:rect id="Rectangle 48" o:spid="_x0000_s1148" style="position:absolute;left:51231;top:2713;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3zsEA&#10;AADcAAAADwAAAGRycy9kb3ducmV2LnhtbESP3YrCMBSE7xd8h3AE79ZUhaVUo4gguLI3Vh/g0Jz+&#10;YHJSkqytb2+Ehb0cZuYbZrMbrREP8qFzrGAxz0AQV0533Ci4XY+fOYgQkTUax6TgSQF228nHBgvt&#10;Br7Qo4yNSBAOBSpoY+wLKUPVksUwdz1x8mrnLcYkfSO1xyHBrZHLLPuSFjtOCy32dGipupe/VoG8&#10;lschL43P3HlZ/5jv06Ump9RsOu7XICKN8T/81z5pBat8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Ad87BAAAA3AAAAA8AAAAAAAAAAAAAAAAAmAIAAGRycy9kb3du&#10;cmV2LnhtbFBLBQYAAAAABAAEAPUAAACGAwAAAAA=&#10;" filled="f" stroked="f">
                  <v:textbox style="mso-fit-shape-to-text:t" inset="0,0,0,0">
                    <w:txbxContent>
                      <w:p w14:paraId="2797626C" w14:textId="77777777" w:rsidR="007054E0" w:rsidRDefault="007054E0" w:rsidP="00D2406F"/>
                    </w:txbxContent>
                  </v:textbox>
                </v:rect>
                <v:rect id="Rectangle 49" o:spid="_x0000_s1149" style="position:absolute;left:165;top:11068;width:9527;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8/1cUA&#10;AADcAAAADwAAAGRycy9kb3ducmV2LnhtbESPzWrDMBCE74W+g9hCb41cN6TGjRJCikuujtP0ulgb&#10;29RaGUv+6dtXgUCOw8x8w6y3s2nFSL1rLCt4XUQgiEurG64UnIrsJQHhPLLG1jIp+CMH283jwxpT&#10;bSfOaTz6SgQIuxQV1N53qZSurMmgW9iOOHgX2xv0QfaV1D1OAW5aGUfRShpsOCzU2NG+pvL3OBgF&#10;50x3Rb5vh/Pu/Wu6fJefy/GnUOr5ad59gPA0+3v41j5oBW9JDNcz4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z/VxQAAANwAAAAPAAAAAAAAAAAAAAAAAJgCAABkcnMv&#10;ZG93bnJldi54bWxQSwUGAAAAAAQABAD1AAAAigMAAAAA&#10;" fillcolor="#92d050" stroked="f"/>
                <v:rect id="Rectangle 50" o:spid="_x0000_s1150" style="position:absolute;left:165;top:11068;width:9466;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vUsUA&#10;AADcAAAADwAAAGRycy9kb3ducmV2LnhtbESPQWvCQBSE7wX/w/IKvRSzsYES0qxSBKWlEDEqeHxk&#10;X5Ng9m3IrjH9991CweMwM98w+WoynRhpcK1lBYsoBkFcWd1yreB42MxTEM4ja+wsk4IfcrBazh5y&#10;zLS98Z7G0tciQNhlqKDxvs+kdFVDBl1ke+LgfdvBoA9yqKUe8BbgppMvcfwqDbYcFhrsad1QdSmv&#10;RgFfW4nj7iv+3BVn3DxvC385FUo9PU7vbyA8Tf4e/m9/aAVJmsDfmXA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W9SxQAAANwAAAAPAAAAAAAAAAAAAAAAAJgCAABkcnMv&#10;ZG93bnJldi54bWxQSwUGAAAAAAQABAD1AAAAigMAAAAA&#10;" filled="f" strokeweight=".25pt">
                  <v:stroke joinstyle="round" endcap="round"/>
                </v:rect>
                <v:rect id="Rectangle 51" o:spid="_x0000_s1151" style="position:absolute;left:2929;top:12771;width:1715;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fUVsIA&#10;AADcAAAADwAAAGRycy9kb3ducmV2LnhtbESP3WoCMRSE74W+QzgF7zRbF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9RWwgAAANwAAAAPAAAAAAAAAAAAAAAAAJgCAABkcnMvZG93&#10;bnJldi54bWxQSwUGAAAAAAQABAD1AAAAhwMAAAAA&#10;" filled="f" stroked="f">
                  <v:textbox style="mso-fit-shape-to-text:t" inset="0,0,0,0">
                    <w:txbxContent>
                      <w:p w14:paraId="75A7A445" w14:textId="3C1E4213" w:rsidR="007054E0" w:rsidRPr="00E2234C" w:rsidRDefault="007054E0" w:rsidP="00D2406F">
                        <w:pPr>
                          <w:rPr>
                            <w:sz w:val="26"/>
                            <w:szCs w:val="26"/>
                          </w:rPr>
                        </w:pPr>
                        <w:r>
                          <w:rPr>
                            <w:rFonts w:ascii="Calibri" w:hAnsi="Calibri" w:cs="Calibri"/>
                            <w:color w:val="000000"/>
                            <w:sz w:val="26"/>
                            <w:szCs w:val="26"/>
                          </w:rPr>
                          <w:t>D</w:t>
                        </w:r>
                        <w:r w:rsidRPr="00E2234C">
                          <w:rPr>
                            <w:rFonts w:ascii="Calibri" w:hAnsi="Calibri" w:cs="Calibri"/>
                            <w:color w:val="000000"/>
                            <w:sz w:val="26"/>
                            <w:szCs w:val="26"/>
                          </w:rPr>
                          <w:t>L</w:t>
                        </w:r>
                      </w:p>
                    </w:txbxContent>
                  </v:textbox>
                </v:rect>
                <v:rect id="Rectangle 52" o:spid="_x0000_s1152" style="position:absolute;left:5110;top:12769;width:327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xzcIA&#10;AADcAAAADwAAAGRycy9kb3ducmV2LnhtbESP3WoCMRSE74W+QzgF7zRbR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3HNwgAAANwAAAAPAAAAAAAAAAAAAAAAAJgCAABkcnMvZG93&#10;bnJldi54bWxQSwUGAAAAAAQABAD1AAAAhwMAAAAA&#10;" filled="f" stroked="f">
                  <v:textbox style="mso-fit-shape-to-text:t" inset="0,0,0,0">
                    <w:txbxContent>
                      <w:p w14:paraId="3B55DF81" w14:textId="4CDA7AEB" w:rsidR="007054E0" w:rsidRPr="00E2234C" w:rsidRDefault="007054E0" w:rsidP="00D2406F">
                        <w:pPr>
                          <w:rPr>
                            <w:sz w:val="26"/>
                            <w:szCs w:val="26"/>
                          </w:rPr>
                        </w:pPr>
                        <w:r>
                          <w:rPr>
                            <w:rFonts w:ascii="Calibri" w:hAnsi="Calibri" w:cs="Calibri"/>
                            <w:color w:val="000000"/>
                            <w:sz w:val="26"/>
                            <w:szCs w:val="26"/>
                          </w:rPr>
                          <w:t>CTRL</w:t>
                        </w:r>
                      </w:p>
                    </w:txbxContent>
                  </v:textbox>
                </v:rect>
                <v:rect id="Rectangle 53" o:spid="_x0000_s1153" style="position:absolute;left:5562;top:13318;width:43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14:paraId="686C3C31" w14:textId="77777777" w:rsidR="007054E0" w:rsidRDefault="007054E0" w:rsidP="00D2406F">
                        <w:r>
                          <w:rPr>
                            <w:rFonts w:ascii="Calibri" w:hAnsi="Calibri" w:cs="Calibri"/>
                            <w:color w:val="000000"/>
                            <w:sz w:val="30"/>
                            <w:szCs w:val="30"/>
                          </w:rPr>
                          <w:t xml:space="preserve"> </w:t>
                        </w:r>
                      </w:p>
                    </w:txbxContent>
                  </v:textbox>
                </v:rect>
                <v:rect id="Rectangle 55" o:spid="_x0000_s1154" style="position:absolute;left:7905;top:13318;width:43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KIcIA&#10;AADcAAAADwAAAGRycy9kb3ducmV2LnhtbESP3WoCMRSE74W+QzgF7zRbB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5UohwgAAANwAAAAPAAAAAAAAAAAAAAAAAJgCAABkcnMvZG93&#10;bnJldi54bWxQSwUGAAAAAAQABAD1AAAAhwMAAAAA&#10;" filled="f" stroked="f">
                  <v:textbox style="mso-fit-shape-to-text:t" inset="0,0,0,0">
                    <w:txbxContent>
                      <w:p w14:paraId="1B4E05F6" w14:textId="77777777" w:rsidR="007054E0" w:rsidRDefault="007054E0" w:rsidP="00D2406F">
                        <w:r>
                          <w:rPr>
                            <w:rFonts w:ascii="Calibri" w:hAnsi="Calibri" w:cs="Calibri"/>
                            <w:color w:val="000000"/>
                            <w:sz w:val="30"/>
                            <w:szCs w:val="30"/>
                          </w:rPr>
                          <w:t xml:space="preserve"> </w:t>
                        </w:r>
                      </w:p>
                    </w:txbxContent>
                  </v:textbox>
                </v:rect>
                <v:rect id="Rectangle 56" o:spid="_x0000_s1155" style="position:absolute;left:54844;top:11108;width:8319;height:5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2WkcAA&#10;AADcAAAADwAAAGRycy9kb3ducmV2LnhtbERPy4rCMBTdC/5DuII7TZ3BQapRdIYRl75Ql5fm2lSb&#10;m04Ttf69WQy4PJz3ZNbYUtyp9oVjBYN+AoI4c7rgXMF+99sbgfABWWPpmBQ8ycNs2m5NMNXuwRu6&#10;b0MuYgj7FBWYEKpUSp8Zsuj7riKO3NnVFkOEdS51jY8Ybkv5kSRf0mLBscFgRd+Gsuv2ZhWc1sfD&#10;wtg1NcOhX/6t7I8bJBelup1mPgYRqAlv8b97pRV8juLaeCYeAT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92WkcAAAADcAAAADwAAAAAAAAAAAAAAAACYAgAAZHJzL2Rvd25y&#10;ZXYueG1sUEsFBgAAAAAEAAQA9QAAAIUDAAAAAA==&#10;" fillcolor="yellow" stroked="f"/>
                <v:rect id="Rectangle 57" o:spid="_x0000_s1156" style="position:absolute;left:54844;top:11108;width:8319;height:5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FYuMQA&#10;AADcAAAADwAAAGRycy9kb3ducmV2LnhtbESP3YrCMBSE7xd8h3AEbxZNdWHRahQRFJeFin/g5aE5&#10;tsXmpDSx1rc3CwteDjPzDTNbtKYUDdWusKxgOIhAEKdWF5wpOB3X/TEI55E1lpZJwZMcLOadjxnG&#10;2j54T83BZyJA2MWoIPe+iqV0aU4G3cBWxMG72tqgD7LOpK7xEeCmlKMo+pYGCw4LOVa0yim9He5G&#10;Ad8Lic3uN/rZJRdcf24SfzsnSvW67XIKwlPr3+H/9lYr+BpP4O9MOAJ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RWLjEAAAA3AAAAA8AAAAAAAAAAAAAAAAAmAIAAGRycy9k&#10;b3ducmV2LnhtbFBLBQYAAAAABAAEAPUAAACJAwAAAAA=&#10;" filled="f" strokeweight=".25pt">
                  <v:stroke joinstyle="round" endcap="round"/>
                </v:rect>
                <v:rect id="Rectangle 58" o:spid="_x0000_s1157" style="position:absolute;left:56718;top:12632;width:540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VEiL4A&#10;AADcAAAADwAAAGRycy9kb3ducmV2LnhtbERPy4rCMBTdC/5DuII7TUdB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3VRIi+AAAA3AAAAA8AAAAAAAAAAAAAAAAAmAIAAGRycy9kb3ducmV2&#10;LnhtbFBLBQYAAAAABAAEAPUAAACDAwAAAAA=&#10;" filled="f" stroked="f">
                  <v:textbox style="mso-fit-shape-to-text:t" inset="0,0,0,0">
                    <w:txbxContent>
                      <w:p w14:paraId="1B475FE6" w14:textId="7E6212F4" w:rsidR="007054E0" w:rsidRPr="00E3702B" w:rsidRDefault="007054E0" w:rsidP="00D2406F">
                        <w:pPr>
                          <w:rPr>
                            <w:sz w:val="26"/>
                            <w:szCs w:val="26"/>
                          </w:rPr>
                        </w:pPr>
                        <w:r>
                          <w:rPr>
                            <w:rFonts w:ascii="Calibri" w:hAnsi="Calibri" w:cs="Calibri"/>
                            <w:color w:val="000000"/>
                            <w:sz w:val="26"/>
                            <w:szCs w:val="26"/>
                          </w:rPr>
                          <w:t>UL CTRL</w:t>
                        </w:r>
                      </w:p>
                    </w:txbxContent>
                  </v:textbox>
                </v:rect>
                <v:rect id="Rectangle 61" o:spid="_x0000_s1158" style="position:absolute;left:60020;top:13318;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hE8IA&#10;AADcAAAADwAAAGRycy9kb3ducmV2LnhtbESPzYoCMRCE74LvEFrwphkVFn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eETwgAAANwAAAAPAAAAAAAAAAAAAAAAAJgCAABkcnMvZG93&#10;bnJldi54bWxQSwUGAAAAAAQABAD1AAAAhwMAAAAA&#10;" filled="f" stroked="f">
                  <v:textbox style="mso-fit-shape-to-text:t" inset="0,0,0,0">
                    <w:txbxContent>
                      <w:p w14:paraId="1C36B081" w14:textId="77777777" w:rsidR="007054E0" w:rsidRDefault="007054E0" w:rsidP="00D2406F"/>
                    </w:txbxContent>
                  </v:textbox>
                </v:rect>
                <v:rect id="Rectangle 62" o:spid="_x0000_s1159" style="position:absolute;left:23437;top:548;width:4217;height:5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NzxMcA&#10;AADcAAAADwAAAGRycy9kb3ducmV2LnhtbESPQWvCQBSE74X+h+UVeil1UwVtUzdBSgUvik09eHxk&#10;X5PQ7NuY3cTor3cFweMwM98w83QwteipdZVlBW+jCARxbnXFhYLd7/L1HYTzyBpry6TgRA7S5PFh&#10;jrG2R/6hPvOFCBB2MSoovW9iKV1ekkE3sg1x8P5sa9AH2RZSt3gMcFPLcRRNpcGKw0KJDX2VlP9n&#10;nVGw3azXs2w5ezksODrn5+9uf+hJqeenYfEJwtPg7+Fbe6UVTD7GcD0TjoB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Dc8THAAAA3AAAAA8AAAAAAAAAAAAAAAAAmAIAAGRy&#10;cy9kb3ducmV2LnhtbFBLBQYAAAAABAAEAPUAAACMAwAAAAA=&#10;" fillcolor="#f2f2f2 [3052]" stroked="f"/>
                <v:rect id="Rectangle 63" o:spid="_x0000_s1160" style="position:absolute;left:23437;top:609;width:4217;height:5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D5j8QA&#10;AADcAAAADwAAAGRycy9kb3ducmV2LnhtbESPQYvCMBSE74L/ITzBi6zpKohWo4jgsotQUXdhj4/m&#10;2Rabl9LEWv+9EQSPw8x8wyxWrSlFQ7UrLCv4HEYgiFOrC84U/J62H1MQziNrLC2Tgjs5WC27nQXG&#10;2t74QM3RZyJA2MWoIPe+iqV0aU4G3dBWxME729qgD7LOpK7xFuCmlKMomkiDBYeFHCva5JRejlej&#10;gK+FxGa/i372yT9uB1+Jv/wlSvV77XoOwlPr3+FX+1srGM/G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g+Y/EAAAA3AAAAA8AAAAAAAAAAAAAAAAAmAIAAGRycy9k&#10;b3ducmV2LnhtbFBLBQYAAAAABAAEAPUAAACJAwAAAAA=&#10;" filled="f" strokeweight=".25pt">
                  <v:stroke joinstyle="round" endcap="round"/>
                </v:rect>
                <v:rect id="Rectangle 439" o:spid="_x0000_s1161" style="position:absolute;left:14174;top:11004;width:9367;height:5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zGMQA&#10;AADcAAAADwAAAGRycy9kb3ducmV2LnhtbESPUUvDQBCE3wX/w7FC39pLaxGNvZZakCoI0uqDj0tu&#10;TYK53ZDbNrG/vicUfBxm5htmsRpCY47UxVrYwXSSgSEuxNdcOvj8eB7fg4mK7LERJge/FGG1vL5a&#10;YO6l5x0d91qaBOGYo4NKtc2tjUVFAeNEWuLkfUsXUJPsSus77BM8NHaWZXc2YM1pocKWNhUVP/tD&#10;cCD2NMVXPfRPO5X19utdmN/mzo1uhvUjGKVB/8OX9ot3ML99gL8z6QjY5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zsxjEAAAA3AAAAA8AAAAAAAAAAAAAAAAAmAIAAGRycy9k&#10;b3ducmV2LnhtbFBLBQYAAAAABAAEAPUAAACJAwAAAAA=&#10;" fillcolor="#548bd4"/>
              </v:group>
            </w:pict>
          </mc:Fallback>
        </mc:AlternateContent>
      </w:r>
    </w:p>
    <w:p w14:paraId="43B3E2D8" w14:textId="1C5C4FFD" w:rsidR="00D2406F" w:rsidRDefault="00D2406F" w:rsidP="00D2406F">
      <w:pPr>
        <w:pStyle w:val="ListParagraph"/>
        <w:rPr>
          <w:rFonts w:ascii="Times New Roman" w:hAnsi="Times New Roman"/>
          <w:sz w:val="20"/>
          <w:szCs w:val="20"/>
          <w:lang w:val="en-GB"/>
        </w:rPr>
      </w:pPr>
    </w:p>
    <w:p w14:paraId="67125740" w14:textId="7F1E3E43" w:rsidR="00D2406F" w:rsidRDefault="00D2406F" w:rsidP="00D2406F">
      <w:pPr>
        <w:pStyle w:val="ListParagraph"/>
        <w:rPr>
          <w:rFonts w:ascii="Times New Roman" w:hAnsi="Times New Roman"/>
          <w:sz w:val="20"/>
          <w:szCs w:val="20"/>
          <w:lang w:val="en-GB"/>
        </w:rPr>
      </w:pPr>
    </w:p>
    <w:p w14:paraId="45AA29D6" w14:textId="668C817A" w:rsidR="00D2406F" w:rsidRDefault="00D2406F" w:rsidP="00D2406F">
      <w:pPr>
        <w:pStyle w:val="ListParagraph"/>
        <w:rPr>
          <w:rFonts w:ascii="Times New Roman" w:hAnsi="Times New Roman"/>
          <w:sz w:val="20"/>
          <w:szCs w:val="20"/>
          <w:lang w:val="en-GB"/>
        </w:rPr>
      </w:pPr>
    </w:p>
    <w:p w14:paraId="5DC60A4B" w14:textId="06F755BE" w:rsidR="00D2406F" w:rsidRDefault="00D2406F" w:rsidP="00D2406F">
      <w:pPr>
        <w:pStyle w:val="ListParagraph"/>
        <w:rPr>
          <w:rFonts w:ascii="Times New Roman" w:hAnsi="Times New Roman"/>
          <w:sz w:val="20"/>
          <w:szCs w:val="20"/>
          <w:lang w:val="en-GB"/>
        </w:rPr>
      </w:pPr>
    </w:p>
    <w:p w14:paraId="21EE1B47" w14:textId="5ACD5518" w:rsidR="00D2406F" w:rsidRPr="00D2406F" w:rsidRDefault="00D2406F" w:rsidP="00D2406F">
      <w:pPr>
        <w:pStyle w:val="ListParagraph"/>
        <w:rPr>
          <w:rFonts w:ascii="Times New Roman" w:hAnsi="Times New Roman"/>
          <w:sz w:val="20"/>
          <w:szCs w:val="20"/>
          <w:lang w:val="en-GB"/>
        </w:rPr>
      </w:pPr>
    </w:p>
    <w:p w14:paraId="08BF1E27" w14:textId="72042117" w:rsidR="00D2406F" w:rsidRDefault="00D2406F" w:rsidP="00A95510">
      <w:pPr>
        <w:rPr>
          <w:b/>
          <w:u w:val="single"/>
          <w:lang w:val="en-GB"/>
        </w:rPr>
      </w:pPr>
    </w:p>
    <w:p w14:paraId="1067E544" w14:textId="23766D63" w:rsidR="00D2406F" w:rsidRDefault="00D2406F" w:rsidP="00A95510">
      <w:pPr>
        <w:rPr>
          <w:b/>
          <w:u w:val="single"/>
          <w:lang w:val="en-GB"/>
        </w:rPr>
      </w:pPr>
      <w:r w:rsidRPr="00D2406F">
        <w:rPr>
          <w:noProof/>
        </w:rPr>
        <mc:AlternateContent>
          <mc:Choice Requires="wps">
            <w:drawing>
              <wp:anchor distT="45720" distB="45720" distL="114300" distR="114300" simplePos="0" relativeHeight="251667456" behindDoc="0" locked="0" layoutInCell="1" allowOverlap="1" wp14:anchorId="3A0E9AF6" wp14:editId="623A937B">
                <wp:simplePos x="0" y="0"/>
                <wp:positionH relativeFrom="column">
                  <wp:posOffset>1492250</wp:posOffset>
                </wp:positionH>
                <wp:positionV relativeFrom="paragraph">
                  <wp:posOffset>57150</wp:posOffset>
                </wp:positionV>
                <wp:extent cx="762000" cy="511810"/>
                <wp:effectExtent l="0" t="0" r="0" b="2540"/>
                <wp:wrapSquare wrapText="bothSides"/>
                <wp:docPr id="4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511810"/>
                        </a:xfrm>
                        <a:prstGeom prst="rect">
                          <a:avLst/>
                        </a:prstGeom>
                        <a:noFill/>
                        <a:ln w="9525">
                          <a:noFill/>
                          <a:miter lim="800000"/>
                          <a:headEnd/>
                          <a:tailEnd/>
                        </a:ln>
                      </wps:spPr>
                      <wps:txbx>
                        <w:txbxContent>
                          <w:p w14:paraId="31EF372F" w14:textId="6D30F41C" w:rsidR="007054E0" w:rsidRPr="00D2406F" w:rsidRDefault="007054E0" w:rsidP="00D2406F">
                            <w:pPr>
                              <w:jc w:val="center"/>
                              <w:rPr>
                                <w:rFonts w:ascii="Calibri" w:hAnsi="Calibri"/>
                                <w:sz w:val="26"/>
                                <w:szCs w:val="26"/>
                              </w:rPr>
                            </w:pPr>
                            <w:r w:rsidRPr="00D2406F">
                              <w:rPr>
                                <w:rFonts w:ascii="Calibri" w:hAnsi="Calibri"/>
                                <w:sz w:val="26"/>
                                <w:szCs w:val="26"/>
                              </w:rPr>
                              <w:t xml:space="preserve">DL </w:t>
                            </w:r>
                            <w:r>
                              <w:rPr>
                                <w:rFonts w:ascii="Calibri" w:hAnsi="Calibri"/>
                                <w:sz w:val="26"/>
                                <w:szCs w:val="26"/>
                              </w:rPr>
                              <w:t>DRS</w:t>
                            </w:r>
                            <w:r w:rsidRPr="00D2406F">
                              <w:rPr>
                                <w:rFonts w:ascii="Calibri" w:hAnsi="Calibri"/>
                                <w:sz w:val="26"/>
                                <w:szCs w:val="26"/>
                              </w:rPr>
                              <w:t xml:space="preserv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0E9AF6" id="_x0000_t202" coordsize="21600,21600" o:spt="202" path="m,l,21600r21600,l21600,xe">
                <v:stroke joinstyle="miter"/>
                <v:path gradientshapeok="t" o:connecttype="rect"/>
              </v:shapetype>
              <v:shape id="Text Box 2" o:spid="_x0000_s1162" type="#_x0000_t202" style="position:absolute;margin-left:117.5pt;margin-top:4.5pt;width:60pt;height:40.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" filled="f" stroked="f">
                <v:textbox>
                  <w:txbxContent>
                    <w:p w14:paraId="31EF372F" w14:textId="6D30F41C" w:rsidR="007054E0" w:rsidRPr="00D2406F" w:rsidRDefault="007054E0" w:rsidP="00D2406F">
                      <w:pPr>
                        <w:jc w:val="center"/>
                        <w:rPr>
                          <w:rFonts w:ascii="Calibri" w:hAnsi="Calibri"/>
                          <w:sz w:val="26"/>
                          <w:szCs w:val="26"/>
                        </w:rPr>
                      </w:pPr>
                      <w:r w:rsidRPr="00D2406F">
                        <w:rPr>
                          <w:rFonts w:ascii="Calibri" w:hAnsi="Calibri"/>
                          <w:sz w:val="26"/>
                          <w:szCs w:val="26"/>
                        </w:rPr>
                        <w:t xml:space="preserve">DL </w:t>
                      </w:r>
                      <w:r>
                        <w:rPr>
                          <w:rFonts w:ascii="Calibri" w:hAnsi="Calibri"/>
                          <w:sz w:val="26"/>
                          <w:szCs w:val="26"/>
                        </w:rPr>
                        <w:t>DRS</w:t>
                      </w:r>
                      <w:r w:rsidRPr="00D2406F">
                        <w:rPr>
                          <w:rFonts w:ascii="Calibri" w:hAnsi="Calibri"/>
                          <w:sz w:val="26"/>
                          <w:szCs w:val="26"/>
                        </w:rPr>
                        <w:t xml:space="preserve"> (UE)</w:t>
                      </w:r>
                    </w:p>
                  </w:txbxContent>
                </v:textbox>
                <w10:wrap type="square"/>
              </v:shape>
            </w:pict>
          </mc:Fallback>
        </mc:AlternateContent>
      </w:r>
    </w:p>
    <w:p w14:paraId="06C0173F" w14:textId="77777777" w:rsidR="00D2406F" w:rsidRDefault="00D2406F" w:rsidP="00A95510">
      <w:pPr>
        <w:rPr>
          <w:b/>
          <w:u w:val="single"/>
          <w:lang w:val="en-GB"/>
        </w:rPr>
      </w:pPr>
    </w:p>
    <w:p w14:paraId="06708889" w14:textId="77777777" w:rsidR="00D2406F" w:rsidRDefault="00D2406F" w:rsidP="00A95510">
      <w:pPr>
        <w:rPr>
          <w:b/>
          <w:u w:val="single"/>
          <w:lang w:val="en-GB"/>
        </w:rPr>
      </w:pPr>
    </w:p>
    <w:p w14:paraId="348EBF9F" w14:textId="79B1BFF8" w:rsidR="002524F6" w:rsidRDefault="00D2406F" w:rsidP="00C62414">
      <w:pPr>
        <w:pStyle w:val="Caption"/>
        <w:jc w:val="center"/>
      </w:pPr>
      <w:r>
        <w:t xml:space="preserve">Figure </w:t>
      </w:r>
      <w:r w:rsidR="005B707C">
        <w:t>6</w:t>
      </w:r>
      <w:r>
        <w:t>. Default is DL and no switching</w:t>
      </w:r>
    </w:p>
    <w:p w14:paraId="2B64C5E2" w14:textId="77777777" w:rsidR="004F38E7" w:rsidRDefault="004F38E7" w:rsidP="00A95510"/>
    <w:p w14:paraId="5495D15D" w14:textId="341D5AD4" w:rsidR="00D2406F" w:rsidRDefault="00D2406F" w:rsidP="00A95510">
      <w:pPr>
        <w:rPr>
          <w:b/>
          <w:u w:val="single"/>
          <w:lang w:val="en-GB"/>
        </w:rPr>
      </w:pPr>
      <w:r w:rsidRPr="00F25088">
        <w:t>C</w:t>
      </w:r>
      <w:r>
        <w:t>ase IV: Default Direction is UL</w:t>
      </w:r>
      <w:r w:rsidRPr="00F25088">
        <w:t xml:space="preserve"> and</w:t>
      </w:r>
      <w:r>
        <w:t xml:space="preserve"> no switching</w:t>
      </w:r>
    </w:p>
    <w:p w14:paraId="6C782FF2" w14:textId="0E513EF9" w:rsidR="00D2406F" w:rsidRPr="00D2406F" w:rsidRDefault="00D2406F" w:rsidP="00D2406F">
      <w:pPr>
        <w:pStyle w:val="ListParagraph"/>
        <w:numPr>
          <w:ilvl w:val="0"/>
          <w:numId w:val="19"/>
        </w:numPr>
        <w:rPr>
          <w:rFonts w:ascii="Times New Roman" w:hAnsi="Times New Roman"/>
          <w:b/>
          <w:sz w:val="20"/>
          <w:szCs w:val="20"/>
          <w:u w:val="single"/>
          <w:lang w:val="en-GB"/>
        </w:rPr>
      </w:pPr>
      <w:r w:rsidRPr="00D2406F">
        <w:rPr>
          <w:rFonts w:ascii="Times New Roman" w:hAnsi="Times New Roman"/>
          <w:sz w:val="20"/>
          <w:szCs w:val="20"/>
        </w:rPr>
        <w:t xml:space="preserve">UL base station sends </w:t>
      </w:r>
      <w:r w:rsidR="005E3F5F">
        <w:rPr>
          <w:rFonts w:ascii="Times New Roman" w:hAnsi="Times New Roman"/>
          <w:sz w:val="20"/>
          <w:szCs w:val="20"/>
        </w:rPr>
        <w:t xml:space="preserve">schedule </w:t>
      </w:r>
      <w:r w:rsidRPr="00D2406F">
        <w:rPr>
          <w:rFonts w:ascii="Times New Roman" w:hAnsi="Times New Roman"/>
          <w:sz w:val="20"/>
          <w:szCs w:val="20"/>
        </w:rPr>
        <w:t xml:space="preserve">and UL </w:t>
      </w:r>
      <w:r w:rsidR="00CD5761">
        <w:rPr>
          <w:rFonts w:ascii="Times New Roman" w:hAnsi="Times New Roman"/>
          <w:sz w:val="20"/>
          <w:szCs w:val="20"/>
        </w:rPr>
        <w:t>DRS</w:t>
      </w:r>
    </w:p>
    <w:p w14:paraId="0D202F08" w14:textId="652F128B" w:rsidR="00D2406F" w:rsidRPr="00D2406F" w:rsidRDefault="00D2406F" w:rsidP="00D2406F">
      <w:pPr>
        <w:pStyle w:val="ListParagraph"/>
        <w:numPr>
          <w:ilvl w:val="0"/>
          <w:numId w:val="19"/>
        </w:numPr>
        <w:rPr>
          <w:rFonts w:ascii="Times New Roman" w:hAnsi="Times New Roman"/>
          <w:sz w:val="20"/>
          <w:szCs w:val="20"/>
          <w:lang w:val="en-GB"/>
        </w:rPr>
      </w:pPr>
      <w:r w:rsidRPr="00D2406F">
        <w:rPr>
          <w:rFonts w:ascii="Times New Roman" w:hAnsi="Times New Roman"/>
          <w:sz w:val="20"/>
          <w:szCs w:val="20"/>
          <w:lang w:val="en-GB"/>
        </w:rPr>
        <w:t xml:space="preserve">UE listens to UL </w:t>
      </w:r>
      <w:r w:rsidR="00CD5761">
        <w:rPr>
          <w:rFonts w:ascii="Times New Roman" w:hAnsi="Times New Roman"/>
          <w:sz w:val="20"/>
          <w:szCs w:val="20"/>
          <w:lang w:val="en-GB"/>
        </w:rPr>
        <w:t>DRS</w:t>
      </w:r>
      <w:r w:rsidRPr="00D2406F">
        <w:rPr>
          <w:rFonts w:ascii="Times New Roman" w:hAnsi="Times New Roman"/>
          <w:sz w:val="20"/>
          <w:szCs w:val="20"/>
          <w:lang w:val="en-GB"/>
        </w:rPr>
        <w:t xml:space="preserve"> and decides Tx power backoff</w:t>
      </w:r>
    </w:p>
    <w:p w14:paraId="70AEA80B" w14:textId="7C21A4AB" w:rsidR="00D2406F" w:rsidRDefault="00D2406F" w:rsidP="00D2406F">
      <w:pPr>
        <w:pStyle w:val="ListParagraph"/>
        <w:numPr>
          <w:ilvl w:val="0"/>
          <w:numId w:val="19"/>
        </w:numPr>
        <w:rPr>
          <w:rFonts w:ascii="Times New Roman" w:hAnsi="Times New Roman"/>
          <w:sz w:val="20"/>
          <w:szCs w:val="20"/>
          <w:lang w:val="en-GB"/>
        </w:rPr>
      </w:pPr>
      <w:r w:rsidRPr="00D2406F">
        <w:rPr>
          <w:rFonts w:ascii="Times New Roman" w:hAnsi="Times New Roman"/>
          <w:sz w:val="20"/>
          <w:szCs w:val="20"/>
          <w:lang w:val="en-GB"/>
        </w:rPr>
        <w:t>UE</w:t>
      </w:r>
      <w:r w:rsidR="00A53533">
        <w:rPr>
          <w:rFonts w:ascii="Times New Roman" w:hAnsi="Times New Roman"/>
          <w:sz w:val="20"/>
          <w:szCs w:val="20"/>
          <w:lang w:val="en-GB"/>
        </w:rPr>
        <w:t>s send</w:t>
      </w:r>
      <w:r w:rsidRPr="00D2406F">
        <w:rPr>
          <w:rFonts w:ascii="Times New Roman" w:hAnsi="Times New Roman"/>
          <w:sz w:val="20"/>
          <w:szCs w:val="20"/>
          <w:lang w:val="en-GB"/>
        </w:rPr>
        <w:t xml:space="preserve"> UL data</w:t>
      </w:r>
    </w:p>
    <w:p w14:paraId="4219F84C" w14:textId="77777777" w:rsidR="00223847" w:rsidRDefault="00223847" w:rsidP="00223847">
      <w:pPr>
        <w:pStyle w:val="ListParagraph"/>
        <w:rPr>
          <w:rFonts w:ascii="Times New Roman" w:hAnsi="Times New Roman"/>
          <w:sz w:val="20"/>
          <w:szCs w:val="20"/>
          <w:lang w:val="en-GB"/>
        </w:rPr>
      </w:pPr>
    </w:p>
    <w:p w14:paraId="31E682E0" w14:textId="32453F85" w:rsidR="00D2406F" w:rsidRDefault="006A14A5" w:rsidP="00A95510">
      <w:pPr>
        <w:rPr>
          <w:b/>
          <w:u w:val="single"/>
          <w:lang w:val="en-GB"/>
        </w:rPr>
      </w:pPr>
      <w:r>
        <w:rPr>
          <w:noProof/>
        </w:rPr>
        <mc:AlternateContent>
          <mc:Choice Requires="wpc">
            <w:drawing>
              <wp:anchor distT="0" distB="0" distL="114300" distR="114300" simplePos="0" relativeHeight="251669504" behindDoc="0" locked="0" layoutInCell="1" allowOverlap="1" wp14:anchorId="2A59D338" wp14:editId="11DA81D8">
                <wp:simplePos x="0" y="0"/>
                <wp:positionH relativeFrom="column">
                  <wp:posOffset>-18288</wp:posOffset>
                </wp:positionH>
                <wp:positionV relativeFrom="paragraph">
                  <wp:posOffset>64897</wp:posOffset>
                </wp:positionV>
                <wp:extent cx="6353810" cy="1391920"/>
                <wp:effectExtent l="0" t="0" r="8890" b="0"/>
                <wp:wrapNone/>
                <wp:docPr id="493" name="Canvas 49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43" name="Rectangle 68"/>
                        <wps:cNvSpPr>
                          <a:spLocks noChangeArrowheads="1"/>
                        </wps:cNvSpPr>
                        <wps:spPr bwMode="auto">
                          <a:xfrm>
                            <a:off x="2429510" y="821690"/>
                            <a:ext cx="3069082" cy="492760"/>
                          </a:xfrm>
                          <a:prstGeom prst="rect">
                            <a:avLst/>
                          </a:prstGeom>
                          <a:solidFill>
                            <a:srgbClr val="0070C0"/>
                          </a:solidFill>
                          <a:ln w="9525">
                            <a:solidFill>
                              <a:srgbClr val="000000"/>
                            </a:solidFill>
                            <a:miter lim="800000"/>
                            <a:headEnd/>
                            <a:tailEnd/>
                          </a:ln>
                        </wps:spPr>
                        <wps:bodyPr rot="0" vert="horz" wrap="square" lIns="91440" tIns="45720" rIns="91440" bIns="45720" anchor="t" anchorCtr="0" upright="1">
                          <a:noAutofit/>
                        </wps:bodyPr>
                      </wps:wsp>
                      <wps:wsp>
                        <wps:cNvPr id="445" name="Rectangle 70"/>
                        <wps:cNvSpPr>
                          <a:spLocks noChangeArrowheads="1"/>
                        </wps:cNvSpPr>
                        <wps:spPr bwMode="auto">
                          <a:xfrm>
                            <a:off x="3428365" y="1009650"/>
                            <a:ext cx="17589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11355" w14:textId="71E11348" w:rsidR="007054E0" w:rsidRDefault="007054E0" w:rsidP="00D2406F">
                              <w:r>
                                <w:rPr>
                                  <w:rFonts w:ascii="Calibri" w:hAnsi="Calibri" w:cs="Calibri"/>
                                  <w:color w:val="000000"/>
                                  <w:sz w:val="26"/>
                                  <w:szCs w:val="26"/>
                                </w:rPr>
                                <w:t>UL</w:t>
                              </w:r>
                            </w:p>
                          </w:txbxContent>
                        </wps:txbx>
                        <wps:bodyPr rot="0" vert="horz" wrap="none" lIns="0" tIns="0" rIns="0" bIns="0" anchor="t" anchorCtr="0">
                          <a:spAutoFit/>
                        </wps:bodyPr>
                      </wps:wsp>
                      <wps:wsp>
                        <wps:cNvPr id="446" name="Rectangle 71"/>
                        <wps:cNvSpPr>
                          <a:spLocks noChangeArrowheads="1"/>
                        </wps:cNvSpPr>
                        <wps:spPr bwMode="auto">
                          <a:xfrm>
                            <a:off x="3598545" y="100965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F6D3B" w14:textId="77777777" w:rsidR="007054E0" w:rsidRDefault="007054E0" w:rsidP="00D2406F"/>
                          </w:txbxContent>
                        </wps:txbx>
                        <wps:bodyPr rot="0" vert="horz" wrap="none" lIns="0" tIns="0" rIns="0" bIns="0" anchor="t" anchorCtr="0">
                          <a:spAutoFit/>
                        </wps:bodyPr>
                      </wps:wsp>
                      <wps:wsp>
                        <wps:cNvPr id="447" name="Rectangle 72"/>
                        <wps:cNvSpPr>
                          <a:spLocks noChangeArrowheads="1"/>
                        </wps:cNvSpPr>
                        <wps:spPr bwMode="auto">
                          <a:xfrm>
                            <a:off x="3620770" y="1009650"/>
                            <a:ext cx="31559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E69F8" w14:textId="77777777" w:rsidR="007054E0" w:rsidRDefault="007054E0" w:rsidP="00D2406F">
                              <w:r>
                                <w:rPr>
                                  <w:rFonts w:ascii="Calibri" w:hAnsi="Calibri" w:cs="Calibri"/>
                                  <w:color w:val="000000"/>
                                  <w:sz w:val="26"/>
                                  <w:szCs w:val="26"/>
                                </w:rPr>
                                <w:t>Data</w:t>
                              </w:r>
                            </w:p>
                          </w:txbxContent>
                        </wps:txbx>
                        <wps:bodyPr rot="0" vert="horz" wrap="none" lIns="0" tIns="0" rIns="0" bIns="0" anchor="t" anchorCtr="0">
                          <a:spAutoFit/>
                        </wps:bodyPr>
                      </wps:wsp>
                      <wps:wsp>
                        <wps:cNvPr id="448" name="Rectangle 73"/>
                        <wps:cNvSpPr>
                          <a:spLocks noChangeArrowheads="1"/>
                        </wps:cNvSpPr>
                        <wps:spPr bwMode="auto">
                          <a:xfrm>
                            <a:off x="3948430" y="100965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41A8C" w14:textId="77777777" w:rsidR="007054E0" w:rsidRDefault="007054E0" w:rsidP="00D2406F">
                              <w:r>
                                <w:rPr>
                                  <w:rFonts w:ascii="Calibri" w:hAnsi="Calibri" w:cs="Calibri"/>
                                  <w:color w:val="000000"/>
                                  <w:sz w:val="26"/>
                                  <w:szCs w:val="26"/>
                                </w:rPr>
                                <w:t>(</w:t>
                              </w:r>
                            </w:p>
                          </w:txbxContent>
                        </wps:txbx>
                        <wps:bodyPr rot="0" vert="horz" wrap="none" lIns="0" tIns="0" rIns="0" bIns="0" anchor="t" anchorCtr="0">
                          <a:spAutoFit/>
                        </wps:bodyPr>
                      </wps:wsp>
                      <wps:wsp>
                        <wps:cNvPr id="449" name="Rectangle 74"/>
                        <wps:cNvSpPr>
                          <a:spLocks noChangeArrowheads="1"/>
                        </wps:cNvSpPr>
                        <wps:spPr bwMode="auto">
                          <a:xfrm>
                            <a:off x="3999865" y="1009650"/>
                            <a:ext cx="23685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B4354" w14:textId="709A25CE" w:rsidR="007054E0" w:rsidRDefault="007054E0" w:rsidP="00D2406F">
                              <w:r>
                                <w:rPr>
                                  <w:rFonts w:ascii="Calibri" w:hAnsi="Calibri" w:cs="Calibri"/>
                                  <w:color w:val="000000"/>
                                  <w:sz w:val="26"/>
                                  <w:szCs w:val="26"/>
                                </w:rPr>
                                <w:t>UE)</w:t>
                              </w:r>
                            </w:p>
                          </w:txbxContent>
                        </wps:txbx>
                        <wps:bodyPr rot="0" vert="horz" wrap="none" lIns="0" tIns="0" rIns="0" bIns="0" anchor="t" anchorCtr="0">
                          <a:spAutoFit/>
                        </wps:bodyPr>
                      </wps:wsp>
                      <wps:wsp>
                        <wps:cNvPr id="453" name="Rectangle 79"/>
                        <wps:cNvSpPr>
                          <a:spLocks noChangeArrowheads="1"/>
                        </wps:cNvSpPr>
                        <wps:spPr bwMode="auto">
                          <a:xfrm>
                            <a:off x="38100" y="0"/>
                            <a:ext cx="818515" cy="493395"/>
                          </a:xfrm>
                          <a:prstGeom prst="rect">
                            <a:avLst/>
                          </a:prstGeom>
                          <a:solidFill>
                            <a:srgbClr val="92D050"/>
                          </a:solidFill>
                          <a:ln>
                            <a:noFill/>
                          </a:ln>
                        </wps:spPr>
                        <wps:bodyPr rot="0" vert="horz" wrap="square" lIns="91440" tIns="45720" rIns="91440" bIns="45720" anchor="t" anchorCtr="0" upright="1">
                          <a:noAutofit/>
                        </wps:bodyPr>
                      </wps:wsp>
                      <wps:wsp>
                        <wps:cNvPr id="454" name="Rectangle 80"/>
                        <wps:cNvSpPr>
                          <a:spLocks noChangeArrowheads="1"/>
                        </wps:cNvSpPr>
                        <wps:spPr bwMode="auto">
                          <a:xfrm>
                            <a:off x="38100" y="0"/>
                            <a:ext cx="818515"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Rectangle 81"/>
                        <wps:cNvSpPr>
                          <a:spLocks noChangeArrowheads="1"/>
                        </wps:cNvSpPr>
                        <wps:spPr bwMode="auto">
                          <a:xfrm>
                            <a:off x="159131" y="140208"/>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D9957" w14:textId="5F82D56B" w:rsidR="007054E0" w:rsidRDefault="007054E0" w:rsidP="00D2406F">
                              <w:r>
                                <w:rPr>
                                  <w:rFonts w:ascii="Calibri" w:hAnsi="Calibri" w:cs="Calibri"/>
                                  <w:color w:val="000000"/>
                                  <w:sz w:val="26"/>
                                  <w:szCs w:val="26"/>
                                </w:rPr>
                                <w:t xml:space="preserve">DL </w:t>
                              </w:r>
                            </w:p>
                          </w:txbxContent>
                        </wps:txbx>
                        <wps:bodyPr rot="0" vert="horz" wrap="none" lIns="0" tIns="0" rIns="0" bIns="0" anchor="t" anchorCtr="0">
                          <a:spAutoFit/>
                        </wps:bodyPr>
                      </wps:wsp>
                      <wps:wsp>
                        <wps:cNvPr id="456" name="Rectangle 82"/>
                        <wps:cNvSpPr>
                          <a:spLocks noChangeArrowheads="1"/>
                        </wps:cNvSpPr>
                        <wps:spPr bwMode="auto">
                          <a:xfrm>
                            <a:off x="371475" y="139192"/>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5BFA" w14:textId="5B4F2BD1" w:rsidR="007054E0" w:rsidRDefault="007054E0" w:rsidP="00D2406F">
                              <w:r>
                                <w:rPr>
                                  <w:rFonts w:ascii="Calibri" w:hAnsi="Calibri" w:cs="Calibri"/>
                                  <w:color w:val="000000"/>
                                  <w:sz w:val="26"/>
                                  <w:szCs w:val="26"/>
                                </w:rPr>
                                <w:t>CTRL</w:t>
                              </w:r>
                            </w:p>
                          </w:txbxContent>
                        </wps:txbx>
                        <wps:bodyPr rot="0" vert="horz" wrap="none" lIns="0" tIns="0" rIns="0" bIns="0" anchor="t" anchorCtr="0">
                          <a:spAutoFit/>
                        </wps:bodyPr>
                      </wps:wsp>
                      <wps:wsp>
                        <wps:cNvPr id="457" name="Rectangle 83"/>
                        <wps:cNvSpPr>
                          <a:spLocks noChangeArrowheads="1"/>
                        </wps:cNvSpPr>
                        <wps:spPr bwMode="auto">
                          <a:xfrm>
                            <a:off x="502920" y="1879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5303A" w14:textId="1A241613" w:rsidR="007054E0" w:rsidRDefault="007054E0" w:rsidP="00D2406F"/>
                          </w:txbxContent>
                        </wps:txbx>
                        <wps:bodyPr rot="0" vert="horz" wrap="none" lIns="0" tIns="0" rIns="0" bIns="0" anchor="t" anchorCtr="0">
                          <a:spAutoFit/>
                        </wps:bodyPr>
                      </wps:wsp>
                      <wps:wsp>
                        <wps:cNvPr id="459" name="Rectangle 85"/>
                        <wps:cNvSpPr>
                          <a:spLocks noChangeArrowheads="1"/>
                        </wps:cNvSpPr>
                        <wps:spPr bwMode="auto">
                          <a:xfrm>
                            <a:off x="716280" y="1879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798C7" w14:textId="39425146" w:rsidR="007054E0" w:rsidRDefault="007054E0" w:rsidP="00D2406F"/>
                          </w:txbxContent>
                        </wps:txbx>
                        <wps:bodyPr rot="0" vert="horz" wrap="none" lIns="0" tIns="0" rIns="0" bIns="0" anchor="t" anchorCtr="0">
                          <a:spAutoFit/>
                        </wps:bodyPr>
                      </wps:wsp>
                      <wps:wsp>
                        <wps:cNvPr id="460" name="Rectangle 86"/>
                        <wps:cNvSpPr>
                          <a:spLocks noChangeArrowheads="1"/>
                        </wps:cNvSpPr>
                        <wps:spPr bwMode="auto">
                          <a:xfrm>
                            <a:off x="833120" y="821690"/>
                            <a:ext cx="1596390" cy="492760"/>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461" name="Rectangle 87"/>
                        <wps:cNvSpPr>
                          <a:spLocks noChangeArrowheads="1"/>
                        </wps:cNvSpPr>
                        <wps:spPr bwMode="auto">
                          <a:xfrm>
                            <a:off x="833120" y="821690"/>
                            <a:ext cx="1596390"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Rectangle 89"/>
                        <wps:cNvSpPr>
                          <a:spLocks noChangeArrowheads="1"/>
                        </wps:cNvSpPr>
                        <wps:spPr bwMode="auto">
                          <a:xfrm>
                            <a:off x="2439670" y="0"/>
                            <a:ext cx="3059430" cy="493395"/>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90"/>
                        <wps:cNvSpPr>
                          <a:spLocks noChangeArrowheads="1"/>
                        </wps:cNvSpPr>
                        <wps:spPr bwMode="auto">
                          <a:xfrm>
                            <a:off x="2439670" y="0"/>
                            <a:ext cx="305943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Rectangle 91"/>
                        <wps:cNvSpPr>
                          <a:spLocks noChangeArrowheads="1"/>
                        </wps:cNvSpPr>
                        <wps:spPr bwMode="auto">
                          <a:xfrm>
                            <a:off x="3557905" y="187960"/>
                            <a:ext cx="52832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CD18D" w14:textId="77777777" w:rsidR="007054E0" w:rsidRDefault="007054E0" w:rsidP="00D2406F">
                              <w:r>
                                <w:rPr>
                                  <w:rFonts w:ascii="Calibri" w:hAnsi="Calibri" w:cs="Calibri"/>
                                  <w:color w:val="000000"/>
                                  <w:sz w:val="26"/>
                                  <w:szCs w:val="26"/>
                                </w:rPr>
                                <w:t>UL Data</w:t>
                              </w:r>
                            </w:p>
                          </w:txbxContent>
                        </wps:txbx>
                        <wps:bodyPr rot="0" vert="horz" wrap="none" lIns="0" tIns="0" rIns="0" bIns="0" anchor="t" anchorCtr="0">
                          <a:spAutoFit/>
                        </wps:bodyPr>
                      </wps:wsp>
                      <wps:wsp>
                        <wps:cNvPr id="465" name="Rectangle 92"/>
                        <wps:cNvSpPr>
                          <a:spLocks noChangeArrowheads="1"/>
                        </wps:cNvSpPr>
                        <wps:spPr bwMode="auto">
                          <a:xfrm>
                            <a:off x="4097147"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DE19" w14:textId="77777777" w:rsidR="007054E0" w:rsidRDefault="007054E0" w:rsidP="00D2406F">
                              <w:r>
                                <w:rPr>
                                  <w:rFonts w:ascii="Calibri" w:hAnsi="Calibri" w:cs="Calibri"/>
                                  <w:color w:val="000000"/>
                                  <w:sz w:val="26"/>
                                  <w:szCs w:val="26"/>
                                </w:rPr>
                                <w:t>(</w:t>
                              </w:r>
                            </w:p>
                          </w:txbxContent>
                        </wps:txbx>
                        <wps:bodyPr rot="0" vert="horz" wrap="none" lIns="0" tIns="0" rIns="0" bIns="0" anchor="t" anchorCtr="0">
                          <a:spAutoFit/>
                        </wps:bodyPr>
                      </wps:wsp>
                      <wps:wsp>
                        <wps:cNvPr id="466" name="Rectangle 93"/>
                        <wps:cNvSpPr>
                          <a:spLocks noChangeArrowheads="1"/>
                        </wps:cNvSpPr>
                        <wps:spPr bwMode="auto">
                          <a:xfrm>
                            <a:off x="4135755" y="187960"/>
                            <a:ext cx="1866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830AF" w14:textId="77777777" w:rsidR="007054E0" w:rsidRDefault="007054E0" w:rsidP="00D2406F">
                              <w:r>
                                <w:rPr>
                                  <w:rFonts w:ascii="Calibri" w:hAnsi="Calibri" w:cs="Calibri"/>
                                  <w:color w:val="000000"/>
                                  <w:sz w:val="26"/>
                                  <w:szCs w:val="26"/>
                                </w:rPr>
                                <w:t>UE</w:t>
                              </w:r>
                            </w:p>
                          </w:txbxContent>
                        </wps:txbx>
                        <wps:bodyPr rot="0" vert="horz" wrap="none" lIns="0" tIns="0" rIns="0" bIns="0" anchor="t" anchorCtr="0">
                          <a:spAutoFit/>
                        </wps:bodyPr>
                      </wps:wsp>
                      <wps:wsp>
                        <wps:cNvPr id="467" name="Rectangle 94"/>
                        <wps:cNvSpPr>
                          <a:spLocks noChangeArrowheads="1"/>
                        </wps:cNvSpPr>
                        <wps:spPr bwMode="auto">
                          <a:xfrm>
                            <a:off x="4314825"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08DFA" w14:textId="77777777" w:rsidR="007054E0" w:rsidRDefault="007054E0" w:rsidP="00D2406F">
                              <w:r>
                                <w:rPr>
                                  <w:rFonts w:ascii="Calibri" w:hAnsi="Calibri" w:cs="Calibri"/>
                                  <w:color w:val="000000"/>
                                  <w:sz w:val="26"/>
                                  <w:szCs w:val="26"/>
                                </w:rPr>
                                <w:t>)</w:t>
                              </w:r>
                            </w:p>
                          </w:txbxContent>
                        </wps:txbx>
                        <wps:bodyPr rot="0" vert="horz" wrap="none" lIns="0" tIns="0" rIns="0" bIns="0" anchor="t" anchorCtr="0">
                          <a:spAutoFit/>
                        </wps:bodyPr>
                      </wps:wsp>
                      <wps:wsp>
                        <wps:cNvPr id="468" name="Rectangle 95"/>
                        <wps:cNvSpPr>
                          <a:spLocks noChangeArrowheads="1"/>
                        </wps:cNvSpPr>
                        <wps:spPr bwMode="auto">
                          <a:xfrm>
                            <a:off x="867410" y="0"/>
                            <a:ext cx="368300" cy="493395"/>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469" name="Rectangle 96"/>
                        <wps:cNvSpPr>
                          <a:spLocks noChangeArrowheads="1"/>
                        </wps:cNvSpPr>
                        <wps:spPr bwMode="auto">
                          <a:xfrm>
                            <a:off x="867410" y="0"/>
                            <a:ext cx="36830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0" name="Rectangle 98"/>
                        <wps:cNvSpPr>
                          <a:spLocks noChangeArrowheads="1"/>
                        </wps:cNvSpPr>
                        <wps:spPr bwMode="auto">
                          <a:xfrm>
                            <a:off x="1242695" y="0"/>
                            <a:ext cx="818515" cy="493395"/>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99"/>
                        <wps:cNvSpPr>
                          <a:spLocks noChangeArrowheads="1"/>
                        </wps:cNvSpPr>
                        <wps:spPr bwMode="auto">
                          <a:xfrm>
                            <a:off x="1242695" y="0"/>
                            <a:ext cx="818515"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Rectangle 100"/>
                        <wps:cNvSpPr>
                          <a:spLocks noChangeArrowheads="1"/>
                        </wps:cNvSpPr>
                        <wps:spPr bwMode="auto">
                          <a:xfrm>
                            <a:off x="1432560" y="0"/>
                            <a:ext cx="4800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398F3" w14:textId="689F1B1A" w:rsidR="007054E0" w:rsidRDefault="007054E0" w:rsidP="00D2406F">
                              <w:r>
                                <w:rPr>
                                  <w:rFonts w:ascii="Calibri" w:hAnsi="Calibri" w:cs="Calibri"/>
                                  <w:color w:val="000000"/>
                                  <w:sz w:val="26"/>
                                  <w:szCs w:val="26"/>
                                </w:rPr>
                                <w:t>UL DRS</w:t>
                              </w:r>
                            </w:p>
                          </w:txbxContent>
                        </wps:txbx>
                        <wps:bodyPr rot="0" vert="horz" wrap="none" lIns="0" tIns="0" rIns="0" bIns="0" anchor="t" anchorCtr="0">
                          <a:spAutoFit/>
                        </wps:bodyPr>
                      </wps:wsp>
                      <wps:wsp>
                        <wps:cNvPr id="473" name="Rectangle 101"/>
                        <wps:cNvSpPr>
                          <a:spLocks noChangeArrowheads="1"/>
                        </wps:cNvSpPr>
                        <wps:spPr bwMode="auto">
                          <a:xfrm>
                            <a:off x="1526540"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F4FB0" w14:textId="77777777" w:rsidR="007054E0" w:rsidRDefault="007054E0" w:rsidP="00D2406F">
                              <w:r>
                                <w:rPr>
                                  <w:rFonts w:ascii="Calibri" w:hAnsi="Calibri" w:cs="Calibri"/>
                                  <w:color w:val="000000"/>
                                  <w:sz w:val="26"/>
                                  <w:szCs w:val="26"/>
                                </w:rPr>
                                <w:t>(</w:t>
                              </w:r>
                            </w:p>
                          </w:txbxContent>
                        </wps:txbx>
                        <wps:bodyPr rot="0" vert="horz" wrap="none" lIns="0" tIns="0" rIns="0" bIns="0" anchor="t" anchorCtr="0">
                          <a:spAutoFit/>
                        </wps:bodyPr>
                      </wps:wsp>
                      <wps:wsp>
                        <wps:cNvPr id="474" name="Rectangle 102"/>
                        <wps:cNvSpPr>
                          <a:spLocks noChangeArrowheads="1"/>
                        </wps:cNvSpPr>
                        <wps:spPr bwMode="auto">
                          <a:xfrm>
                            <a:off x="1569085" y="187960"/>
                            <a:ext cx="16573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0C943" w14:textId="77777777" w:rsidR="007054E0" w:rsidRDefault="007054E0" w:rsidP="00D2406F">
                              <w:r>
                                <w:rPr>
                                  <w:rFonts w:ascii="Calibri" w:hAnsi="Calibri" w:cs="Calibri"/>
                                  <w:color w:val="000000"/>
                                  <w:sz w:val="26"/>
                                  <w:szCs w:val="26"/>
                                </w:rPr>
                                <w:t>BS</w:t>
                              </w:r>
                            </w:p>
                          </w:txbxContent>
                        </wps:txbx>
                        <wps:bodyPr rot="0" vert="horz" wrap="none" lIns="0" tIns="0" rIns="0" bIns="0" anchor="t" anchorCtr="0">
                          <a:spAutoFit/>
                        </wps:bodyPr>
                      </wps:wsp>
                      <wps:wsp>
                        <wps:cNvPr id="475" name="Rectangle 103"/>
                        <wps:cNvSpPr>
                          <a:spLocks noChangeArrowheads="1"/>
                        </wps:cNvSpPr>
                        <wps:spPr bwMode="auto">
                          <a:xfrm>
                            <a:off x="1731010" y="187960"/>
                            <a:ext cx="5016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5DD44" w14:textId="77777777" w:rsidR="007054E0" w:rsidRDefault="007054E0" w:rsidP="00D2406F">
                              <w:r>
                                <w:rPr>
                                  <w:rFonts w:ascii="Calibri" w:hAnsi="Calibri" w:cs="Calibri"/>
                                  <w:color w:val="000000"/>
                                  <w:sz w:val="26"/>
                                  <w:szCs w:val="26"/>
                                </w:rPr>
                                <w:t>)</w:t>
                              </w:r>
                            </w:p>
                          </w:txbxContent>
                        </wps:txbx>
                        <wps:bodyPr rot="0" vert="horz" wrap="none" lIns="0" tIns="0" rIns="0" bIns="0" anchor="t" anchorCtr="0">
                          <a:spAutoFit/>
                        </wps:bodyPr>
                      </wps:wsp>
                      <wps:wsp>
                        <wps:cNvPr id="476" name="Rectangle 104"/>
                        <wps:cNvSpPr>
                          <a:spLocks noChangeArrowheads="1"/>
                        </wps:cNvSpPr>
                        <wps:spPr bwMode="auto">
                          <a:xfrm>
                            <a:off x="2061210" y="0"/>
                            <a:ext cx="368300" cy="493395"/>
                          </a:xfrm>
                          <a:prstGeom prst="rect">
                            <a:avLst/>
                          </a:prstGeom>
                          <a:solidFill>
                            <a:schemeClr val="bg1">
                              <a:lumMod val="95000"/>
                            </a:schemeClr>
                          </a:solidFill>
                          <a:ln>
                            <a:noFill/>
                          </a:ln>
                        </wps:spPr>
                        <wps:bodyPr rot="0" vert="horz" wrap="square" lIns="91440" tIns="45720" rIns="91440" bIns="45720" anchor="t" anchorCtr="0" upright="1">
                          <a:noAutofit/>
                        </wps:bodyPr>
                      </wps:wsp>
                      <wps:wsp>
                        <wps:cNvPr id="477" name="Rectangle 105"/>
                        <wps:cNvSpPr>
                          <a:spLocks noChangeArrowheads="1"/>
                        </wps:cNvSpPr>
                        <wps:spPr bwMode="auto">
                          <a:xfrm>
                            <a:off x="2061210" y="0"/>
                            <a:ext cx="36830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Rectangle 107"/>
                        <wps:cNvSpPr>
                          <a:spLocks noChangeArrowheads="1"/>
                        </wps:cNvSpPr>
                        <wps:spPr bwMode="auto">
                          <a:xfrm>
                            <a:off x="5499100" y="0"/>
                            <a:ext cx="819150" cy="493395"/>
                          </a:xfrm>
                          <a:prstGeom prst="rect">
                            <a:avLst/>
                          </a:prstGeom>
                          <a:solidFill>
                            <a:srgbClr val="FFFF00"/>
                          </a:solidFill>
                          <a:ln>
                            <a:noFill/>
                          </a:ln>
                        </wps:spPr>
                        <wps:bodyPr rot="0" vert="horz" wrap="square" lIns="91440" tIns="45720" rIns="91440" bIns="45720" anchor="t" anchorCtr="0" upright="1">
                          <a:noAutofit/>
                        </wps:bodyPr>
                      </wps:wsp>
                      <wps:wsp>
                        <wps:cNvPr id="479" name="Rectangle 108"/>
                        <wps:cNvSpPr>
                          <a:spLocks noChangeArrowheads="1"/>
                        </wps:cNvSpPr>
                        <wps:spPr bwMode="auto">
                          <a:xfrm>
                            <a:off x="5499100" y="0"/>
                            <a:ext cx="819150" cy="49339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Rectangle 109"/>
                        <wps:cNvSpPr>
                          <a:spLocks noChangeArrowheads="1"/>
                        </wps:cNvSpPr>
                        <wps:spPr bwMode="auto">
                          <a:xfrm>
                            <a:off x="5680710" y="121920"/>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64FF2" w14:textId="156ECFE2" w:rsidR="007054E0" w:rsidRDefault="007054E0" w:rsidP="00D2406F">
                              <w:r>
                                <w:rPr>
                                  <w:rFonts w:ascii="Calibri" w:hAnsi="Calibri" w:cs="Calibri"/>
                                  <w:color w:val="000000"/>
                                  <w:sz w:val="26"/>
                                  <w:szCs w:val="26"/>
                                </w:rPr>
                                <w:t>UL CTRL</w:t>
                              </w:r>
                            </w:p>
                          </w:txbxContent>
                        </wps:txbx>
                        <wps:bodyPr rot="0" vert="horz" wrap="none" lIns="0" tIns="0" rIns="0" bIns="0" anchor="t" anchorCtr="0">
                          <a:spAutoFit/>
                        </wps:bodyPr>
                      </wps:wsp>
                      <wps:wsp>
                        <wps:cNvPr id="481" name="Rectangle 112"/>
                        <wps:cNvSpPr>
                          <a:spLocks noChangeArrowheads="1"/>
                        </wps:cNvSpPr>
                        <wps:spPr bwMode="auto">
                          <a:xfrm>
                            <a:off x="5995035" y="1879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AE943" w14:textId="77777777" w:rsidR="007054E0" w:rsidRDefault="007054E0" w:rsidP="00D2406F"/>
                          </w:txbxContent>
                        </wps:txbx>
                        <wps:bodyPr rot="0" vert="horz" wrap="none" lIns="0" tIns="0" rIns="0" bIns="0" anchor="t" anchorCtr="0">
                          <a:spAutoFit/>
                        </wps:bodyPr>
                      </wps:wsp>
                      <wps:wsp>
                        <wps:cNvPr id="482" name="Rectangle 113"/>
                        <wps:cNvSpPr>
                          <a:spLocks noChangeArrowheads="1"/>
                        </wps:cNvSpPr>
                        <wps:spPr bwMode="auto">
                          <a:xfrm>
                            <a:off x="14605" y="821690"/>
                            <a:ext cx="818515" cy="492760"/>
                          </a:xfrm>
                          <a:prstGeom prst="rect">
                            <a:avLst/>
                          </a:prstGeom>
                          <a:solidFill>
                            <a:srgbClr val="92D050"/>
                          </a:solidFill>
                          <a:ln>
                            <a:noFill/>
                          </a:ln>
                        </wps:spPr>
                        <wps:bodyPr rot="0" vert="horz" wrap="square" lIns="91440" tIns="45720" rIns="91440" bIns="45720" anchor="t" anchorCtr="0" upright="1">
                          <a:noAutofit/>
                        </wps:bodyPr>
                      </wps:wsp>
                      <wps:wsp>
                        <wps:cNvPr id="483" name="Rectangle 114"/>
                        <wps:cNvSpPr>
                          <a:spLocks noChangeArrowheads="1"/>
                        </wps:cNvSpPr>
                        <wps:spPr bwMode="auto">
                          <a:xfrm>
                            <a:off x="14605" y="821690"/>
                            <a:ext cx="818515"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Rectangle 115"/>
                        <wps:cNvSpPr>
                          <a:spLocks noChangeArrowheads="1"/>
                        </wps:cNvSpPr>
                        <wps:spPr bwMode="auto">
                          <a:xfrm>
                            <a:off x="188595" y="930783"/>
                            <a:ext cx="17145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30E77" w14:textId="7F8D74D0" w:rsidR="007054E0" w:rsidRDefault="007054E0" w:rsidP="00D2406F">
                              <w:r>
                                <w:rPr>
                                  <w:rFonts w:ascii="Calibri" w:hAnsi="Calibri" w:cs="Calibri"/>
                                  <w:color w:val="000000"/>
                                  <w:sz w:val="26"/>
                                  <w:szCs w:val="26"/>
                                </w:rPr>
                                <w:t xml:space="preserve">DL </w:t>
                              </w:r>
                            </w:p>
                          </w:txbxContent>
                        </wps:txbx>
                        <wps:bodyPr rot="0" vert="horz" wrap="none" lIns="0" tIns="0" rIns="0" bIns="0" anchor="t" anchorCtr="0">
                          <a:spAutoFit/>
                        </wps:bodyPr>
                      </wps:wsp>
                      <wps:wsp>
                        <wps:cNvPr id="485" name="Rectangle 116"/>
                        <wps:cNvSpPr>
                          <a:spLocks noChangeArrowheads="1"/>
                        </wps:cNvSpPr>
                        <wps:spPr bwMode="auto">
                          <a:xfrm>
                            <a:off x="409829" y="936498"/>
                            <a:ext cx="32766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51968" w14:textId="0959B7BB" w:rsidR="007054E0" w:rsidRDefault="007054E0" w:rsidP="00D2406F">
                              <w:r>
                                <w:rPr>
                                  <w:rFonts w:ascii="Calibri" w:hAnsi="Calibri" w:cs="Calibri"/>
                                  <w:color w:val="000000"/>
                                  <w:sz w:val="26"/>
                                  <w:szCs w:val="26"/>
                                </w:rPr>
                                <w:t>CTRL</w:t>
                              </w:r>
                            </w:p>
                          </w:txbxContent>
                        </wps:txbx>
                        <wps:bodyPr rot="0" vert="horz" wrap="none" lIns="0" tIns="0" rIns="0" bIns="0" anchor="t" anchorCtr="0">
                          <a:spAutoFit/>
                        </wps:bodyPr>
                      </wps:wsp>
                      <wps:wsp>
                        <wps:cNvPr id="489" name="Rectangle 120"/>
                        <wps:cNvSpPr>
                          <a:spLocks noChangeArrowheads="1"/>
                        </wps:cNvSpPr>
                        <wps:spPr bwMode="auto">
                          <a:xfrm>
                            <a:off x="5499100" y="821690"/>
                            <a:ext cx="819150" cy="492760"/>
                          </a:xfrm>
                          <a:prstGeom prst="rect">
                            <a:avLst/>
                          </a:prstGeom>
                          <a:solidFill>
                            <a:srgbClr val="FFFF00"/>
                          </a:solidFill>
                          <a:ln>
                            <a:noFill/>
                          </a:ln>
                        </wps:spPr>
                        <wps:bodyPr rot="0" vert="horz" wrap="square" lIns="91440" tIns="45720" rIns="91440" bIns="45720" anchor="t" anchorCtr="0" upright="1">
                          <a:noAutofit/>
                        </wps:bodyPr>
                      </wps:wsp>
                      <wps:wsp>
                        <wps:cNvPr id="490" name="Rectangle 121"/>
                        <wps:cNvSpPr>
                          <a:spLocks noChangeArrowheads="1"/>
                        </wps:cNvSpPr>
                        <wps:spPr bwMode="auto">
                          <a:xfrm>
                            <a:off x="5499100" y="821690"/>
                            <a:ext cx="819150" cy="492760"/>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1" name="Rectangle 122"/>
                        <wps:cNvSpPr>
                          <a:spLocks noChangeArrowheads="1"/>
                        </wps:cNvSpPr>
                        <wps:spPr bwMode="auto">
                          <a:xfrm>
                            <a:off x="5690870" y="917575"/>
                            <a:ext cx="540385"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870F9" w14:textId="7841D51E" w:rsidR="007054E0" w:rsidRDefault="007054E0" w:rsidP="00D2406F">
                              <w:r>
                                <w:rPr>
                                  <w:rFonts w:ascii="Calibri" w:hAnsi="Calibri" w:cs="Calibri"/>
                                  <w:color w:val="000000"/>
                                  <w:sz w:val="26"/>
                                  <w:szCs w:val="26"/>
                                </w:rPr>
                                <w:t>UL CTRL</w:t>
                              </w:r>
                            </w:p>
                          </w:txbxContent>
                        </wps:txbx>
                        <wps:bodyPr rot="0" vert="horz" wrap="none" lIns="0" tIns="0" rIns="0" bIns="0" anchor="t" anchorCtr="0">
                          <a:spAutoFit/>
                        </wps:bodyPr>
                      </wps:wsp>
                      <wps:wsp>
                        <wps:cNvPr id="492" name="Rectangle 123"/>
                        <wps:cNvSpPr>
                          <a:spLocks noChangeArrowheads="1"/>
                        </wps:cNvSpPr>
                        <wps:spPr bwMode="auto">
                          <a:xfrm>
                            <a:off x="5773420" y="100965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9BE69" w14:textId="77777777" w:rsidR="007054E0" w:rsidRDefault="007054E0" w:rsidP="00D2406F"/>
                          </w:txbxContent>
                        </wps:txbx>
                        <wps:bodyPr rot="0" vert="horz" wrap="none" lIns="0" tIns="0" rIns="0" bIns="0" anchor="t" anchorCtr="0">
                          <a:spAutoFit/>
                        </wps:bodyPr>
                      </wps:wsp>
                      <wps:wsp>
                        <wps:cNvPr id="494" name="Rectangle 494"/>
                        <wps:cNvSpPr>
                          <a:spLocks noChangeArrowheads="1"/>
                        </wps:cNvSpPr>
                        <wps:spPr bwMode="auto">
                          <a:xfrm>
                            <a:off x="1228512" y="832272"/>
                            <a:ext cx="818515" cy="493395"/>
                          </a:xfrm>
                          <a:prstGeom prst="rect">
                            <a:avLst/>
                          </a:prstGeom>
                          <a:solidFill>
                            <a:srgbClr val="FFC000"/>
                          </a:solidFill>
                          <a:ln w="9525">
                            <a:solidFill>
                              <a:srgbClr val="000000"/>
                            </a:solidFill>
                            <a:miter lim="800000"/>
                            <a:headEnd/>
                            <a:tailEnd/>
                          </a:ln>
                          <a:extLst/>
                        </wps:spPr>
                        <wps:bodyPr rot="0" vert="horz" wrap="square" lIns="91440" tIns="45720" rIns="91440" bIns="45720" anchor="t" anchorCtr="0" upright="1">
                          <a:noAutofit/>
                        </wps:bodyPr>
                      </wps:wsp>
                      <wps:wsp>
                        <wps:cNvPr id="496" name="Rectangle 496"/>
                        <wps:cNvSpPr>
                          <a:spLocks noChangeArrowheads="1"/>
                        </wps:cNvSpPr>
                        <wps:spPr bwMode="auto">
                          <a:xfrm>
                            <a:off x="1393104" y="868848"/>
                            <a:ext cx="581660" cy="517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6A2A9" w14:textId="2F4DE214" w:rsidR="007054E0" w:rsidRDefault="007054E0" w:rsidP="006A14A5">
                              <w:pPr>
                                <w:pStyle w:val="NormalWeb"/>
                                <w:overflowPunct w:val="0"/>
                                <w:spacing w:before="0" w:beforeAutospacing="0" w:after="180" w:afterAutospacing="0"/>
                                <w:jc w:val="center"/>
                              </w:pPr>
                              <w:r>
                                <w:rPr>
                                  <w:rFonts w:ascii="Calibri" w:hAnsi="Calibri" w:cs="Calibri"/>
                                  <w:color w:val="000000"/>
                                  <w:sz w:val="26"/>
                                  <w:szCs w:val="26"/>
                                </w:rPr>
                                <w:t>UL DRS (BS)</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2A59D338" id="Canvas 493" o:spid="_x0000_s1163" editas="canvas" style="position:absolute;margin-left:-1.45pt;margin-top:5.1pt;width:500.3pt;height:109.6pt;z-index:251669504" coordsize="80117,17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">
                <v:shape id="_x0000_s1164" type="#_x0000_t75" style="position:absolute;width:80117;height:17545;visibility:visible;mso-wrap-style:square">
                  <v:fill o:detectmouseclick="t"/>
                  <v:path o:connecttype="none"/>
                </v:shape>
                <v:rect id="Rectangle 68" o:spid="_x0000_s1165" style="position:absolute;left:24295;top:8216;width:30690;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W6MYA&#10;AADcAAAADwAAAGRycy9kb3ducmV2LnhtbESPT2vCQBTE7wW/w/IKXkrdVIMtMRupFsFTiX/AHp/Z&#10;1ySYfRuyWxO/fVco9DjMzG+YdDmYRlypc7VlBS+TCARxYXXNpYLjYfP8BsJ5ZI2NZVJwIwfLbPSQ&#10;YqJtzzu67n0pAoRdggoq79tESldUZNBNbEscvG/bGfRBdqXUHfYBbho5jaK5NFhzWKiwpXVFxWX/&#10;YwLlZp5Wp20uP/Nd//F6dvlXvCmVGj8O7wsQngb/H/5rb7WCOJ7B/U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fW6MYAAADcAAAADwAAAAAAAAAAAAAAAACYAgAAZHJz&#10;L2Rvd25yZXYueG1sUEsFBgAAAAAEAAQA9QAAAIsDAAAAAA==&#10;" fillcolor="#0070c0"/>
                <v:rect id="Rectangle 70" o:spid="_x0000_s1166" style="position:absolute;left:34283;top:10096;width:1759;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GMsIA&#10;AADcAAAADwAAAGRycy9kb3ducmV2LnhtbESPzYoCMRCE74LvEFrwphlF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AYywgAAANwAAAAPAAAAAAAAAAAAAAAAAJgCAABkcnMvZG93&#10;bnJldi54bWxQSwUGAAAAAAQABAD1AAAAhwMAAAAA&#10;" filled="f" stroked="f">
                  <v:textbox style="mso-fit-shape-to-text:t" inset="0,0,0,0">
                    <w:txbxContent>
                      <w:p w14:paraId="2EF11355" w14:textId="71E11348" w:rsidR="007054E0" w:rsidRDefault="007054E0" w:rsidP="00D2406F">
                        <w:r>
                          <w:rPr>
                            <w:rFonts w:ascii="Calibri" w:hAnsi="Calibri" w:cs="Calibri"/>
                            <w:color w:val="000000"/>
                            <w:sz w:val="26"/>
                            <w:szCs w:val="26"/>
                          </w:rPr>
                          <w:t>UL</w:t>
                        </w:r>
                      </w:p>
                    </w:txbxContent>
                  </v:textbox>
                </v:rect>
                <v:rect id="Rectangle 71" o:spid="_x0000_s1167" style="position:absolute;left:35985;top:10096;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qYRcEA&#10;AADcAAAADwAAAGRycy9kb3ducmV2LnhtbESPzYoCMRCE7wu+Q2jB25pRR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6mEXBAAAA3AAAAA8AAAAAAAAAAAAAAAAAmAIAAGRycy9kb3du&#10;cmV2LnhtbFBLBQYAAAAABAAEAPUAAACGAwAAAAA=&#10;" filled="f" stroked="f">
                  <v:textbox style="mso-fit-shape-to-text:t" inset="0,0,0,0">
                    <w:txbxContent>
                      <w:p w14:paraId="717F6D3B" w14:textId="77777777" w:rsidR="007054E0" w:rsidRDefault="007054E0" w:rsidP="00D2406F"/>
                    </w:txbxContent>
                  </v:textbox>
                </v:rect>
                <v:rect id="Rectangle 72" o:spid="_x0000_s1168" style="position:absolute;left:36207;top:10096;width:3156;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408E69F8" w14:textId="77777777" w:rsidR="007054E0" w:rsidRDefault="007054E0" w:rsidP="00D2406F">
                        <w:r>
                          <w:rPr>
                            <w:rFonts w:ascii="Calibri" w:hAnsi="Calibri" w:cs="Calibri"/>
                            <w:color w:val="000000"/>
                            <w:sz w:val="26"/>
                            <w:szCs w:val="26"/>
                          </w:rPr>
                          <w:t>Data</w:t>
                        </w:r>
                      </w:p>
                    </w:txbxContent>
                  </v:textbox>
                </v:rect>
                <v:rect id="Rectangle 73" o:spid="_x0000_s1169" style="position:absolute;left:39484;top:10096;width:501;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prMAA&#10;AADcAAAADwAAAGRycy9kb3ducmV2LnhtbERPS2rDMBDdF3IHMYHsGrkh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mprMAAAADcAAAADwAAAAAAAAAAAAAAAACYAgAAZHJzL2Rvd25y&#10;ZXYueG1sUEsFBgAAAAAEAAQA9QAAAIUDAAAAAA==&#10;" filled="f" stroked="f">
                  <v:textbox style="mso-fit-shape-to-text:t" inset="0,0,0,0">
                    <w:txbxContent>
                      <w:p w14:paraId="32841A8C" w14:textId="77777777" w:rsidR="007054E0" w:rsidRDefault="007054E0" w:rsidP="00D2406F">
                        <w:r>
                          <w:rPr>
                            <w:rFonts w:ascii="Calibri" w:hAnsi="Calibri" w:cs="Calibri"/>
                            <w:color w:val="000000"/>
                            <w:sz w:val="26"/>
                            <w:szCs w:val="26"/>
                          </w:rPr>
                          <w:t>(</w:t>
                        </w:r>
                      </w:p>
                    </w:txbxContent>
                  </v:textbox>
                </v:rect>
                <v:rect id="Rectangle 74" o:spid="_x0000_s1170" style="position:absolute;left:39998;top:10096;width:2369;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MN8IA&#10;AADcAAAADwAAAGRycy9kb3ducmV2LnhtbESPzYoCMRCE7wu+Q2jB25pRZ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JQw3wgAAANwAAAAPAAAAAAAAAAAAAAAAAJgCAABkcnMvZG93&#10;bnJldi54bWxQSwUGAAAAAAQABAD1AAAAhwMAAAAA&#10;" filled="f" stroked="f">
                  <v:textbox style="mso-fit-shape-to-text:t" inset="0,0,0,0">
                    <w:txbxContent>
                      <w:p w14:paraId="10FB4354" w14:textId="709A25CE" w:rsidR="007054E0" w:rsidRDefault="007054E0" w:rsidP="00D2406F">
                        <w:r>
                          <w:rPr>
                            <w:rFonts w:ascii="Calibri" w:hAnsi="Calibri" w:cs="Calibri"/>
                            <w:color w:val="000000"/>
                            <w:sz w:val="26"/>
                            <w:szCs w:val="26"/>
                          </w:rPr>
                          <w:t>UE)</w:t>
                        </w:r>
                      </w:p>
                    </w:txbxContent>
                  </v:textbox>
                </v:rect>
                <v:rect id="Rectangle 79" o:spid="_x0000_s1171" style="position:absolute;left:381;width:818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l7bMUA&#10;AADcAAAADwAAAGRycy9kb3ducmV2LnhtbESPT2vCQBTE7wW/w/KE3upGm2pJXUUsKb3GqL0+ss8k&#10;NPs2ZDd/+u27hYLHYWZ+w2z3k2nEQJ2rLStYLiIQxIXVNZcKznn69ArCeWSNjWVS8EMO9rvZwxYT&#10;bUfOaDj5UgQIuwQVVN63iZSuqMigW9iWOHg32xn0QXal1B2OAW4auYqitTRYc1iosKVjRcX3qTcK&#10;rqlu8+zY9NfD5mO8XYr3ePjKlXqcT4c3EJ4mfw//tz+1gvjlGf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OXtsxQAAANwAAAAPAAAAAAAAAAAAAAAAAJgCAABkcnMv&#10;ZG93bnJldi54bWxQSwUGAAAAAAQABAD1AAAAigMAAAAA&#10;" fillcolor="#92d050" stroked="f"/>
                <v:rect id="Rectangle 80" o:spid="_x0000_s1172" style="position:absolute;left:381;width:818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VMiMcA&#10;AADcAAAADwAAAGRycy9kb3ducmV2LnhtbESPQWvCQBSE7wX/w/IEL1I3Wi0ldRUVBKEntaHt7ZF9&#10;TVKzb2N2NdFf7wpCj8PMfMNM560pxZlqV1hWMBxEIIhTqwvOFHzu189vIJxH1lhaJgUXcjCfdZ6m&#10;GGvb8JbOO5+JAGEXo4Lc+yqW0qU5GXQDWxEH79fWBn2QdSZ1jU2Am1KOouhVGiw4LORY0Sqn9LA7&#10;GQVff5Qsj83m++Nl8nMt+v1kdSoTpXrddvEOwlPr/8OP9kYrGE/GcD8TjoC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VTIjHAAAA3AAAAA8AAAAAAAAAAAAAAAAAmAIAAGRy&#10;cy9kb3ducmV2LnhtbFBLBQYAAAAABAAEAPUAAACMAwAAAAA=&#10;" filled="f" strokeweight=".2pt">
                  <v:stroke joinstyle="round" endcap="round"/>
                </v:rect>
                <v:rect id="Rectangle 81" o:spid="_x0000_s1173" style="position:absolute;left:1591;top:1402;width:171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GQ78IA&#10;AADcAAAADwAAAGRycy9kb3ducmV2LnhtbESPzYoCMRCE74LvEFrYm2YUXW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ZDvwgAAANwAAAAPAAAAAAAAAAAAAAAAAJgCAABkcnMvZG93&#10;bnJldi54bWxQSwUGAAAAAAQABAD1AAAAhwMAAAAA&#10;" filled="f" stroked="f">
                  <v:textbox style="mso-fit-shape-to-text:t" inset="0,0,0,0">
                    <w:txbxContent>
                      <w:p w14:paraId="0A7D9957" w14:textId="5F82D56B" w:rsidR="007054E0" w:rsidRDefault="007054E0" w:rsidP="00D2406F">
                        <w:r>
                          <w:rPr>
                            <w:rFonts w:ascii="Calibri" w:hAnsi="Calibri" w:cs="Calibri"/>
                            <w:color w:val="000000"/>
                            <w:sz w:val="26"/>
                            <w:szCs w:val="26"/>
                          </w:rPr>
                          <w:t xml:space="preserve">DL </w:t>
                        </w:r>
                      </w:p>
                    </w:txbxContent>
                  </v:textbox>
                </v:rect>
                <v:rect id="Rectangle 82" o:spid="_x0000_s1174" style="position:absolute;left:3714;top:1391;width:327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MOmMIA&#10;AADcAAAADwAAAGRycy9kb3ducmV2LnhtbESPzYoCMRCE74LvEFrwphnF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Yw6YwgAAANwAAAAPAAAAAAAAAAAAAAAAAJgCAABkcnMvZG93&#10;bnJldi54bWxQSwUGAAAAAAQABAD1AAAAhwMAAAAA&#10;" filled="f" stroked="f">
                  <v:textbox style="mso-fit-shape-to-text:t" inset="0,0,0,0">
                    <w:txbxContent>
                      <w:p w14:paraId="0F705BFA" w14:textId="5B4F2BD1" w:rsidR="007054E0" w:rsidRDefault="007054E0" w:rsidP="00D2406F">
                        <w:r>
                          <w:rPr>
                            <w:rFonts w:ascii="Calibri" w:hAnsi="Calibri" w:cs="Calibri"/>
                            <w:color w:val="000000"/>
                            <w:sz w:val="26"/>
                            <w:szCs w:val="26"/>
                          </w:rPr>
                          <w:t>CTRL</w:t>
                        </w:r>
                      </w:p>
                    </w:txbxContent>
                  </v:textbox>
                </v:rect>
                <v:rect id="Rectangle 83" o:spid="_x0000_s1175" style="position:absolute;left:5029;top:1879;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A8IA&#10;AADcAAAADwAAAGRycy9kb3ducmV2LnhtbESP3WoCMRSE7wu+QziCdzWrWJ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L6sDwgAAANwAAAAPAAAAAAAAAAAAAAAAAJgCAABkcnMvZG93&#10;bnJldi54bWxQSwUGAAAAAAQABAD1AAAAhwMAAAAA&#10;" filled="f" stroked="f">
                  <v:textbox style="mso-fit-shape-to-text:t" inset="0,0,0,0">
                    <w:txbxContent>
                      <w:p w14:paraId="6485303A" w14:textId="1A241613" w:rsidR="007054E0" w:rsidRDefault="007054E0" w:rsidP="00D2406F"/>
                    </w:txbxContent>
                  </v:textbox>
                </v:rect>
                <v:rect id="Rectangle 85" o:spid="_x0000_s1176" style="position:absolute;left:7162;top:1879;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6sIA&#10;AADcAAAADwAAAGRycy9kb3ducmV2LnhtbESP3WoCMRSE7wu+QziCdzWrWN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rqwgAAANwAAAAPAAAAAAAAAAAAAAAAAJgCAABkcnMvZG93&#10;bnJldi54bWxQSwUGAAAAAAQABAD1AAAAhwMAAAAA&#10;" filled="f" stroked="f">
                  <v:textbox style="mso-fit-shape-to-text:t" inset="0,0,0,0">
                    <w:txbxContent>
                      <w:p w14:paraId="3A2798C7" w14:textId="39425146" w:rsidR="007054E0" w:rsidRDefault="007054E0" w:rsidP="00D2406F"/>
                    </w:txbxContent>
                  </v:textbox>
                </v:rect>
                <v:rect id="Rectangle 86" o:spid="_x0000_s1177" style="position:absolute;left:8331;top:8216;width:15964;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1asQA&#10;AADcAAAADwAAAGRycy9kb3ducmV2LnhtbERPTWvCQBC9F/wPywi9lLqxFC3RNQSp0EuKjR48Dtkx&#10;CWZnY3aNaX599yD0+Hjf62Qwjeipc7VlBfNZBIK4sLrmUsHxsHv9AOE8ssbGMin4JQfJZvK0xljb&#10;O/9Qn/tShBB2MSqovG9jKV1RkUE3sy1x4M62M+gD7EqpO7yHcNPItyhaSIM1h4YKW9pWVFzym1Gw&#10;/86yZb5bvlxTjsZi/Lydrj0p9Twd0hUIT4P/Fz/cX1rB+yLMD2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i9WrEAAAA3AAAAA8AAAAAAAAAAAAAAAAAmAIAAGRycy9k&#10;b3ducmV2LnhtbFBLBQYAAAAABAAEAPUAAACJAwAAAAA=&#10;" fillcolor="#f2f2f2 [3052]" stroked="f"/>
                <v:rect id="Rectangle 87" o:spid="_x0000_s1178" style="position:absolute;left:8331;top:8216;width:15964;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4lrccA&#10;AADcAAAADwAAAGRycy9kb3ducmV2LnhtbESPQWvCQBSE70L/w/IKvUjdWK2U6CpVEISetIbW2yP7&#10;TGKzb2N2Nam/3hUEj8PMfMNMZq0pxZlqV1hW0O9FIIhTqwvOFGy/l68fIJxH1lhaJgX/5GA2fepM&#10;MNa24TWdNz4TAcIuRgW591UspUtzMuh6tiIO3t7WBn2QdSZ1jU2Am1K+RdFIGiw4LORY0SKn9G9z&#10;Mgp+DpTMj83q92vwvrsU3W6yOJWJUi/P7ecYhKfWP8L39korGI76cDsTjo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9OJa3HAAAA3AAAAA8AAAAAAAAAAAAAAAAAmAIAAGRy&#10;cy9kb3ducmV2LnhtbFBLBQYAAAAABAAEAPUAAACMAwAAAAA=&#10;" filled="f" strokeweight=".2pt">
                  <v:stroke joinstyle="round" endcap="round"/>
                </v:rect>
                <v:rect id="Rectangle 89" o:spid="_x0000_s1179" style="position:absolute;left:24396;width:3059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LIssQA&#10;AADcAAAADwAAAGRycy9kb3ducmV2LnhtbESPQWsCMRSE74X+h/AK3mq2S7GyGqUIBU/FrqVen8lz&#10;s3bzsiZRt/++KQg9DjPzDTNfDq4TFwqx9azgaVyAINbetNwo+Ny+PU5BxIRssPNMCn4ownJxfzfH&#10;yvgrf9ClTo3IEI4VKrAp9ZWUUVtyGMe+J87ewQeHKcvQSBPwmuGuk2VRTKTDlvOCxZ5WlvR3fXYK&#10;Qr8pj+96d7LlStvi67Svz+sXpUYPw+sMRKIh/Ydv7bVR8Dwp4e9MPg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iyLLEAAAA3AAAAA8AAAAAAAAAAAAAAAAAmAIAAGRycy9k&#10;b3ducmV2LnhtbFBLBQYAAAAABAAEAPUAAACJAwAAAAA=&#10;" fillcolor="#0070c0" stroked="f"/>
                <v:rect id="Rectangle 90" o:spid="_x0000_s1180" style="position:absolute;left:24396;width:30595;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eQccA&#10;AADcAAAADwAAAGRycy9kb3ducmV2LnhtbESPQWvCQBSE70L/w/IKXkQ3rVYkdRUrCEJP2gbt7ZF9&#10;TVKzb9PsxqT+elcQehxm5htmvuxMKc5Uu8KygqdRBII4tbrgTMHnx2Y4A+E8ssbSMin4IwfLxUNv&#10;jrG2Le/ovPeZCBB2MSrIva9iKV2ak0E3shVx8L5tbdAHWWdS19gGuCnlcxRNpcGCw0KOFa1zSk/7&#10;xig4/FDy9ttuj+/jl69LMRgk66ZMlOo/dqtXEJ46/x++t7dawWQ6htuZcATk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QHkHHAAAA3AAAAA8AAAAAAAAAAAAAAAAAmAIAAGRy&#10;cy9kb3ducmV2LnhtbFBLBQYAAAAABAAEAPUAAACMAwAAAAA=&#10;" filled="f" strokeweight=".2pt">
                  <v:stroke joinstyle="round" endcap="round"/>
                </v:rect>
                <v:rect id="Rectangle 91" o:spid="_x0000_s1181" style="position:absolute;left:35579;top:1879;width:5283;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ycEA&#10;AADcAAAADwAAAGRycy9kb3ducmV2LnhtbESPzYoCMRCE7wu+Q2jB25pRR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R/8nBAAAA3AAAAA8AAAAAAAAAAAAAAAAAmAIAAGRycy9kb3du&#10;cmV2LnhtbFBLBQYAAAAABAAEAPUAAACGAwAAAAA=&#10;" filled="f" stroked="f">
                  <v:textbox style="mso-fit-shape-to-text:t" inset="0,0,0,0">
                    <w:txbxContent>
                      <w:p w14:paraId="1C1CD18D" w14:textId="77777777" w:rsidR="007054E0" w:rsidRDefault="007054E0" w:rsidP="00D2406F">
                        <w:r>
                          <w:rPr>
                            <w:rFonts w:ascii="Calibri" w:hAnsi="Calibri" w:cs="Calibri"/>
                            <w:color w:val="000000"/>
                            <w:sz w:val="26"/>
                            <w:szCs w:val="26"/>
                          </w:rPr>
                          <w:t>UL Data</w:t>
                        </w:r>
                      </w:p>
                    </w:txbxContent>
                  </v:textbox>
                </v:rect>
                <v:rect id="Rectangle 92" o:spid="_x0000_s1182" style="position:absolute;left:40971;top:1879;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1aUsIA&#10;AADcAAAADwAAAGRycy9kb3ducmV2LnhtbESPzYoCMRCE74LvEFrwphnF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3VpSwgAAANwAAAAPAAAAAAAAAAAAAAAAAJgCAABkcnMvZG93&#10;bnJldi54bWxQSwUGAAAAAAQABAD1AAAAhwMAAAAA&#10;" filled="f" stroked="f">
                  <v:textbox style="mso-fit-shape-to-text:t" inset="0,0,0,0">
                    <w:txbxContent>
                      <w:p w14:paraId="189FDE19" w14:textId="77777777" w:rsidR="007054E0" w:rsidRDefault="007054E0" w:rsidP="00D2406F">
                        <w:r>
                          <w:rPr>
                            <w:rFonts w:ascii="Calibri" w:hAnsi="Calibri" w:cs="Calibri"/>
                            <w:color w:val="000000"/>
                            <w:sz w:val="26"/>
                            <w:szCs w:val="26"/>
                          </w:rPr>
                          <w:t>(</w:t>
                        </w:r>
                      </w:p>
                    </w:txbxContent>
                  </v:textbox>
                </v:rect>
                <v:rect id="Rectangle 93" o:spid="_x0000_s1183" style="position:absolute;left:41357;top:1879;width:1867;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JcEA&#10;AADcAAAADwAAAGRycy9kb3ducmV2LnhtbESP3YrCMBSE7xd8h3AE79ZUk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PxCXBAAAA3AAAAA8AAAAAAAAAAAAAAAAAmAIAAGRycy9kb3du&#10;cmV2LnhtbFBLBQYAAAAABAAEAPUAAACGAwAAAAA=&#10;" filled="f" stroked="f">
                  <v:textbox style="mso-fit-shape-to-text:t" inset="0,0,0,0">
                    <w:txbxContent>
                      <w:p w14:paraId="481830AF" w14:textId="77777777" w:rsidR="007054E0" w:rsidRDefault="007054E0" w:rsidP="00D2406F">
                        <w:r>
                          <w:rPr>
                            <w:rFonts w:ascii="Calibri" w:hAnsi="Calibri" w:cs="Calibri"/>
                            <w:color w:val="000000"/>
                            <w:sz w:val="26"/>
                            <w:szCs w:val="26"/>
                          </w:rPr>
                          <w:t>UE</w:t>
                        </w:r>
                      </w:p>
                    </w:txbxContent>
                  </v:textbox>
                </v:rect>
                <v:rect id="Rectangle 94" o:spid="_x0000_s1184" style="position:absolute;left:43148;top:1879;width:501;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NhvsIA&#10;AADcAAAADwAAAGRycy9kb3ducmV2LnhtbESPzYoCMRCE74LvEFrYm2YUcW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2G+wgAAANwAAAAPAAAAAAAAAAAAAAAAAJgCAABkcnMvZG93&#10;bnJldi54bWxQSwUGAAAAAAQABAD1AAAAhwMAAAAA&#10;" filled="f" stroked="f">
                  <v:textbox style="mso-fit-shape-to-text:t" inset="0,0,0,0">
                    <w:txbxContent>
                      <w:p w14:paraId="63108DFA" w14:textId="77777777" w:rsidR="007054E0" w:rsidRDefault="007054E0" w:rsidP="00D2406F">
                        <w:r>
                          <w:rPr>
                            <w:rFonts w:ascii="Calibri" w:hAnsi="Calibri" w:cs="Calibri"/>
                            <w:color w:val="000000"/>
                            <w:sz w:val="26"/>
                            <w:szCs w:val="26"/>
                          </w:rPr>
                          <w:t>)</w:t>
                        </w:r>
                      </w:p>
                    </w:txbxContent>
                  </v:textbox>
                </v:rect>
                <v:rect id="Rectangle 95" o:spid="_x0000_s1185" style="position:absolute;left:8674;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T5bMQA&#10;AADcAAAADwAAAGRycy9kb3ducmV2LnhtbERPTWvCQBC9F/wPywi9lLqxFC3RNQSp0EuKjR48Dtkx&#10;CWZnY3aNaX599yD0+Hjf62Qwjeipc7VlBfNZBIK4sLrmUsHxsHv9AOE8ssbGMin4JQfJZvK0xljb&#10;O/9Qn/tShBB2MSqovG9jKV1RkUE3sy1x4M62M+gD7EqpO7yHcNPItyhaSIM1h4YKW9pWVFzym1Gw&#10;/86yZb5bvlxTjsZi/Lydrj0p9Twd0hUIT4P/Fz/cX1rB+yKsDW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U+WzEAAAA3AAAAA8AAAAAAAAAAAAAAAAAmAIAAGRycy9k&#10;b3ducmV2LnhtbFBLBQYAAAAABAAEAPUAAACJAwAAAAA=&#10;" fillcolor="#f2f2f2 [3052]" stroked="f"/>
                <v:rect id="Rectangle 96" o:spid="_x0000_s1186" style="position:absolute;left:8674;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gpq8cA&#10;AADcAAAADwAAAGRycy9kb3ducmV2LnhtbESPQWvCQBSE7wX/w/IEL6Ib2yo2dRUVCkJP2gbt7ZF9&#10;TaLZtzG7mrS/3hUKPQ4z8w0zW7SmFFeqXWFZwWgYgSBOrS44U/D58TaYgnAeWWNpmRT8kIPFvPMw&#10;w1jbhrd03flMBAi7GBXk3lexlC7NyaAb2oo4eN+2NuiDrDOpa2wC3JTyMYom0mDBYSHHitY5pafd&#10;xSjYHylZnZvN4f1p/PVb9PvJ+lImSvW67fIVhKfW/4f/2hut4HnyAvc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4KavHAAAA3AAAAA8AAAAAAAAAAAAAAAAAmAIAAGRy&#10;cy9kb3ducmV2LnhtbFBLBQYAAAAABAAEAPUAAACMAwAAAAA=&#10;" filled="f" strokeweight=".2pt">
                  <v:stroke joinstyle="round" endcap="round"/>
                </v:rect>
                <v:rect id="Rectangle 98" o:spid="_x0000_s1187" style="position:absolute;left:12426;width:8186;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D18QA&#10;AADcAAAADwAAAGRycy9kb3ducmV2LnhtbERPTWvCQBC9F/wPywi91Y1B2hJdRaSGHoqh0YPHMTsm&#10;wexsmt0mqb++eyj0+Hjfq81oGtFT52rLCuazCARxYXXNpYLTcf/0CsJ5ZI2NZVLwQw4268nDChNt&#10;B/6kPvelCCHsElRQed8mUrqiIoNuZlviwF1tZ9AH2JVSdziEcNPIOIqepcGaQ0OFLe0qKm75t1EQ&#10;f8Tn1L6l9f1y5vmXPWRR3mZKPU7H7RKEp9H/i//c71rB4iXMD2fC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7A9fEAAAA3AAAAA8AAAAAAAAAAAAAAAAAmAIAAGRycy9k&#10;b3ducmV2LnhtbFBLBQYAAAAABAAEAPUAAACJAwAAAAA=&#10;" fillcolor="#ffc000" stroked="f"/>
                <v:rect id="Rectangle 99" o:spid="_x0000_s1188" style="position:absolute;left:12426;width:8186;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zcMgA&#10;AADcAAAADwAAAGRycy9kb3ducmV2LnhtbESPT2vCQBTE70K/w/IKvUjdqLWW1FWsIAie/BNsb4/s&#10;a5KafZtmVxP99F2h4HGYmd8wk1lrSnGm2hWWFfR7EQji1OqCMwX73fL5DYTzyBpLy6TgQg5m04fO&#10;BGNtG97QeeszESDsYlSQe1/FUro0J4OuZyvi4H3b2qAPss6krrEJcFPKQRS9SoMFh4UcK1rklB63&#10;J6Pg8EPJx2+z+lwPR1/XottNFqcyUerpsZ2/g/DU+nv4v73SCl7GfbidCUdATv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l7NwyAAAANwAAAAPAAAAAAAAAAAAAAAAAJgCAABk&#10;cnMvZG93bnJldi54bWxQSwUGAAAAAAQABAD1AAAAjQMAAAAA&#10;" filled="f" strokeweight=".2pt">
                  <v:stroke joinstyle="round" endcap="round"/>
                </v:rect>
                <v:rect id="Rectangle 100" o:spid="_x0000_s1189" style="position:absolute;left:14325;width:4801;height:31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U+8IA&#10;AADcAAAADwAAAGRycy9kb3ducmV2LnhtbESP3WoCMRSE7wXfIRzBO826S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7VT7wgAAANwAAAAPAAAAAAAAAAAAAAAAAJgCAABkcnMvZG93&#10;bnJldi54bWxQSwUGAAAAAAQABAD1AAAAhwMAAAAA&#10;" filled="f" stroked="f">
                  <v:textbox style="mso-fit-shape-to-text:t" inset="0,0,0,0">
                    <w:txbxContent>
                      <w:p w14:paraId="0D2398F3" w14:textId="689F1B1A" w:rsidR="007054E0" w:rsidRDefault="007054E0" w:rsidP="00D2406F">
                        <w:r>
                          <w:rPr>
                            <w:rFonts w:ascii="Calibri" w:hAnsi="Calibri" w:cs="Calibri"/>
                            <w:color w:val="000000"/>
                            <w:sz w:val="26"/>
                            <w:szCs w:val="26"/>
                          </w:rPr>
                          <w:t>UL DRS</w:t>
                        </w:r>
                      </w:p>
                    </w:txbxContent>
                  </v:textbox>
                </v:rect>
                <v:rect id="Rectangle 101" o:spid="_x0000_s1190" style="position:absolute;left:15265;top:1879;width:502;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HxYMIA&#10;AADcAAAADwAAAGRycy9kb3ducmV2LnhtbESP3WoCMRSE7wu+QziCdzWrF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fFgwgAAANwAAAAPAAAAAAAAAAAAAAAAAJgCAABkcnMvZG93&#10;bnJldi54bWxQSwUGAAAAAAQABAD1AAAAhwMAAAAA&#10;" filled="f" stroked="f">
                  <v:textbox style="mso-fit-shape-to-text:t" inset="0,0,0,0">
                    <w:txbxContent>
                      <w:p w14:paraId="29AF4FB0" w14:textId="77777777" w:rsidR="007054E0" w:rsidRDefault="007054E0" w:rsidP="00D2406F">
                        <w:r>
                          <w:rPr>
                            <w:rFonts w:ascii="Calibri" w:hAnsi="Calibri" w:cs="Calibri"/>
                            <w:color w:val="000000"/>
                            <w:sz w:val="26"/>
                            <w:szCs w:val="26"/>
                          </w:rPr>
                          <w:t>(</w:t>
                        </w:r>
                      </w:p>
                    </w:txbxContent>
                  </v:textbox>
                </v:rect>
                <v:rect id="Rectangle 102" o:spid="_x0000_s1191" style="position:absolute;left:15690;top:1879;width:1658;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pFMIA&#10;AADcAAAADwAAAGRycy9kb3ducmV2LnhtbESPzYoCMRCE74LvEFrwphlF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SGkUwgAAANwAAAAPAAAAAAAAAAAAAAAAAJgCAABkcnMvZG93&#10;bnJldi54bWxQSwUGAAAAAAQABAD1AAAAhwMAAAAA&#10;" filled="f" stroked="f">
                  <v:textbox style="mso-fit-shape-to-text:t" inset="0,0,0,0">
                    <w:txbxContent>
                      <w:p w14:paraId="4590C943" w14:textId="77777777" w:rsidR="007054E0" w:rsidRDefault="007054E0" w:rsidP="00D2406F">
                        <w:r>
                          <w:rPr>
                            <w:rFonts w:ascii="Calibri" w:hAnsi="Calibri" w:cs="Calibri"/>
                            <w:color w:val="000000"/>
                            <w:sz w:val="26"/>
                            <w:szCs w:val="26"/>
                          </w:rPr>
                          <w:t>BS</w:t>
                        </w:r>
                      </w:p>
                    </w:txbxContent>
                  </v:textbox>
                </v:rect>
                <v:rect id="Rectangle 103" o:spid="_x0000_s1192" style="position:absolute;left:17310;top:1879;width:501;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Mj8IA&#10;AADcAAAADwAAAGRycy9kb3ducmV2LnhtbESP3WoCMRSE7wu+QziCdzWrWJ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BMyPwgAAANwAAAAPAAAAAAAAAAAAAAAAAJgCAABkcnMvZG93&#10;bnJldi54bWxQSwUGAAAAAAQABAD1AAAAhwMAAAAA&#10;" filled="f" stroked="f">
                  <v:textbox style="mso-fit-shape-to-text:t" inset="0,0,0,0">
                    <w:txbxContent>
                      <w:p w14:paraId="5E85DD44" w14:textId="77777777" w:rsidR="007054E0" w:rsidRDefault="007054E0" w:rsidP="00D2406F">
                        <w:r>
                          <w:rPr>
                            <w:rFonts w:ascii="Calibri" w:hAnsi="Calibri" w:cs="Calibri"/>
                            <w:color w:val="000000"/>
                            <w:sz w:val="26"/>
                            <w:szCs w:val="26"/>
                          </w:rPr>
                          <w:t>)</w:t>
                        </w:r>
                      </w:p>
                    </w:txbxContent>
                  </v:textbox>
                </v:rect>
                <v:rect id="Rectangle 104" o:spid="_x0000_s1193" style="position:absolute;left:20612;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5eWMUA&#10;AADcAAAADwAAAGRycy9kb3ducmV2LnhtbESPQWvCQBSE74X+h+UVvBTdKGJKdBUpCl4sGnvw+Mg+&#10;k9Ds25hdY/TXuwXB4zAz3zCzRWcq0VLjSssKhoMIBHFmdcm5gt/Duv8FwnlkjZVlUnAjB4v5+9sM&#10;E22vvKc29bkIEHYJKii8rxMpXVaQQTewNXHwTrYx6INscqkbvAa4qeQoiibSYMlhocCavgvK/tKL&#10;UbD72W7jdB1/npcc3bP76nI8t6RU76NbTkF46vwr/GxvtIJxPIH/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l5YxQAAANwAAAAPAAAAAAAAAAAAAAAAAJgCAABkcnMv&#10;ZG93bnJldi54bWxQSwUGAAAAAAQABAD1AAAAigMAAAAA&#10;" fillcolor="#f2f2f2 [3052]" stroked="f"/>
                <v:rect id="Rectangle 105" o:spid="_x0000_s1194" style="position:absolute;left:20612;width:3683;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On8cA&#10;AADcAAAADwAAAGRycy9kb3ducmV2LnhtbESPQWvCQBSE70L/w/IKXqRu1FpL6ioqCIInbUPb2yP7&#10;mqTNvo3Z1UR/vSsUPA4z8w0znbemFCeqXWFZwaAfgSBOrS44U/Dxvn56BeE8ssbSMik4k4P57KEz&#10;xVjbhnd02vtMBAi7GBXk3lexlC7NyaDr24o4eD+2NuiDrDOpa2wC3JRyGEUv0mDBYSHHilY5pX/7&#10;o1Hw+UvJ8tBsvraj8fel6PWS1bFMlOo+tos3EJ5afw//tzdawfNkArcz4QjI2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yjp/HAAAA3AAAAA8AAAAAAAAAAAAAAAAAmAIAAGRy&#10;cy9kb3ducmV2LnhtbFBLBQYAAAAABAAEAPUAAACMAwAAAAA=&#10;" filled="f" strokeweight=".2pt">
                  <v:stroke joinstyle="round" endcap="round"/>
                </v:rect>
                <v:rect id="Rectangle 107" o:spid="_x0000_s1195" style="position:absolute;left:54991;width:8191;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r08EA&#10;AADcAAAADwAAAGRycy9kb3ducmV2LnhtbERPyW7CMBC9V+IfrEHqrThUbAoYRIuKOFJAwHEUD3Eg&#10;HqexgfD3+IDU49PbJ7PGluJGtS8cK+h2EhDEmdMF5wp225+PEQgfkDWWjknBgzzMpq23Caba3fmX&#10;bpuQixjCPkUFJoQqldJnhiz6jquII3dytcUQYZ1LXeM9httSfibJQFosODYYrOjbUHbZXK2C4/qw&#10;/zJ2TU2/75d/K7tw3eSs1Hu7mY9BBGrCv/jlXmkFvWFcG8/EIyC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iK9PBAAAA3AAAAA8AAAAAAAAAAAAAAAAAmAIAAGRycy9kb3du&#10;cmV2LnhtbFBLBQYAAAAABAAEAPUAAACGAwAAAAA=&#10;" fillcolor="yellow" stroked="f"/>
                <v:rect id="Rectangle 108" o:spid="_x0000_s1196" style="position:absolute;left:54991;width:8191;height:4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G/dsgA&#10;AADcAAAADwAAAGRycy9kb3ducmV2LnhtbESPT0vDQBTE74LfYXmCl2I3VeufmE3RgFDoqdWg3h7Z&#10;ZxKbfRt3N03007uC4HGYmd8w2WoynTiQ861lBYt5AoK4srrlWsHz0+PZDQgfkDV2lknBF3lY5cdH&#10;Gabajrylwy7UIkLYp6igCaFPpfRVQwb93PbE0Xu3zmCI0tVSOxwj3HTyPEmupMGW40KDPRUNVfvd&#10;YBS8fFD58DmuXzcXy7fvdjYri6ErlTo9me7vQASawn/4r73WCi6vb+H3TDwCMv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4b92yAAAANwAAAAPAAAAAAAAAAAAAAAAAJgCAABk&#10;cnMvZG93bnJldi54bWxQSwUGAAAAAAQABAD1AAAAjQMAAAAA&#10;" filled="f" strokeweight=".2pt">
                  <v:stroke joinstyle="round" endcap="round"/>
                </v:rect>
                <v:rect id="Rectangle 109" o:spid="_x0000_s1197" style="position:absolute;left:56807;top:1219;width:5403;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YfML4A&#10;AADcAAAADwAAAGRycy9kb3ducmV2LnhtbERPy4rCMBTdD/gP4QruxlSR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mHzC+AAAA3AAAAA8AAAAAAAAAAAAAAAAAmAIAAGRycy9kb3ducmV2&#10;LnhtbFBLBQYAAAAABAAEAPUAAACDAwAAAAA=&#10;" filled="f" stroked="f">
                  <v:textbox style="mso-fit-shape-to-text:t" inset="0,0,0,0">
                    <w:txbxContent>
                      <w:p w14:paraId="50864FF2" w14:textId="156ECFE2" w:rsidR="007054E0" w:rsidRDefault="007054E0" w:rsidP="00D2406F">
                        <w:r>
                          <w:rPr>
                            <w:rFonts w:ascii="Calibri" w:hAnsi="Calibri" w:cs="Calibri"/>
                            <w:color w:val="000000"/>
                            <w:sz w:val="26"/>
                            <w:szCs w:val="26"/>
                          </w:rPr>
                          <w:t>UL CTRL</w:t>
                        </w:r>
                      </w:p>
                    </w:txbxContent>
                  </v:textbox>
                </v:rect>
                <v:rect id="Rectangle 112" o:spid="_x0000_s1198" style="position:absolute;left:59950;top:1879;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6q8EA&#10;AADcAAAADwAAAGRycy9kb3ducmV2LnhtbESP3YrCMBSE7xd8h3AE79ZUkaVUo4gguLI3Vh/g0Jz+&#10;YHJSkqytb2+Ehb0cZuYbZrMbrREP8qFzrGAxz0AQV0533Ci4XY+fOYgQkTUax6TgSQF228nHBgvt&#10;Br7Qo4yNSBAOBSpoY+wLKUPVksUwdz1x8mrnLcYkfSO1xyHBrZHLLPuSFjtOCy32dGipupe/VoG8&#10;lschL43P3HlZ/5jv06Ump9RsOu7XICKN8T/81z5pBat8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quqvBAAAA3AAAAA8AAAAAAAAAAAAAAAAAmAIAAGRycy9kb3du&#10;cmV2LnhtbFBLBQYAAAAABAAEAPUAAACGAwAAAAA=&#10;" filled="f" stroked="f">
                  <v:textbox style="mso-fit-shape-to-text:t" inset="0,0,0,0">
                    <w:txbxContent>
                      <w:p w14:paraId="197AE943" w14:textId="77777777" w:rsidR="007054E0" w:rsidRDefault="007054E0" w:rsidP="00D2406F"/>
                    </w:txbxContent>
                  </v:textbox>
                </v:rect>
                <v:rect id="Rectangle 113" o:spid="_x0000_s1199" style="position:absolute;left:146;top:8216;width:8185;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XysMIA&#10;AADcAAAADwAAAGRycy9kb3ducmV2LnhtbESPzarCMBSE9xd8h3AEd9dUkatUo4iiuNX6sz00x7bY&#10;nJQmtvXtbwTB5TAz3zCLVWdK0VDtCssKRsMIBHFqdcGZgnOy+52BcB5ZY2mZFLzIwWrZ+1lgrG3L&#10;R2pOPhMBwi5GBbn3VSylS3My6Ia2Ig7e3dYGfZB1JnWNbYCbUo6j6E8aLDgs5FjRJqf0cXoaBded&#10;rpLjpnxe19N9e7+k20lzS5Qa9Lv1HISnzn/Dn/ZBK5jMxvA+E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fKwwgAAANwAAAAPAAAAAAAAAAAAAAAAAJgCAABkcnMvZG93&#10;bnJldi54bWxQSwUGAAAAAAQABAD1AAAAhwMAAAAA&#10;" fillcolor="#92d050" stroked="f"/>
                <v:rect id="Rectangle 114" o:spid="_x0000_s1200" style="position:absolute;left:146;top:8216;width:8185;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4u8cA&#10;AADcAAAADwAAAGRycy9kb3ducmV2LnhtbESPQWvCQBSE70L/w/IKvYhuWm0Jqau0giB40jaot0f2&#10;NUmbfZtmVxP99a4geBxm5htmMutMJY7UuNKygudhBII4s7rkXMH312IQg3AeWWNlmRScyMFs+tCb&#10;YKJty2s6bnwuAoRdggoK7+tESpcVZNANbU0cvB/bGPRBNrnUDbYBbir5EkVv0mDJYaHAmuYFZX+b&#10;g1Gw/aX0879d7laj1/257PfT+aFKlXp67D7eQXjq/D18ay+1gnE8guuZcATk9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c+LvHAAAA3AAAAA8AAAAAAAAAAAAAAAAAmAIAAGRy&#10;cy9kb3ducmV2LnhtbFBLBQYAAAAABAAEAPUAAACMAwAAAAA=&#10;" filled="f" strokeweight=".2pt">
                  <v:stroke joinstyle="round" endcap="round"/>
                </v:rect>
                <v:rect id="Rectangle 115" o:spid="_x0000_s1201" style="position:absolute;left:1885;top:9307;width:1715;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ZM8EA&#10;AADcAAAADwAAAGRycy9kb3ducmV2LnhtbESP3YrCMBSE7xd8h3AE79ZUk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dGTPBAAAA3AAAAA8AAAAAAAAAAAAAAAAAmAIAAGRycy9kb3du&#10;cmV2LnhtbFBLBQYAAAAABAAEAPUAAACGAwAAAAA=&#10;" filled="f" stroked="f">
                  <v:textbox style="mso-fit-shape-to-text:t" inset="0,0,0,0">
                    <w:txbxContent>
                      <w:p w14:paraId="6A530E77" w14:textId="7F8D74D0" w:rsidR="007054E0" w:rsidRDefault="007054E0" w:rsidP="00D2406F">
                        <w:r>
                          <w:rPr>
                            <w:rFonts w:ascii="Calibri" w:hAnsi="Calibri" w:cs="Calibri"/>
                            <w:color w:val="000000"/>
                            <w:sz w:val="26"/>
                            <w:szCs w:val="26"/>
                          </w:rPr>
                          <w:t xml:space="preserve">DL </w:t>
                        </w:r>
                      </w:p>
                    </w:txbxContent>
                  </v:textbox>
                </v:rect>
                <v:rect id="Rectangle 116" o:spid="_x0000_s1202" style="position:absolute;left:4098;top:9364;width:3276;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8qMIA&#10;AADcAAAADwAAAGRycy9kb3ducmV2LnhtbESP3WoCMRSE74W+QzgF7zRbU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0byowgAAANwAAAAPAAAAAAAAAAAAAAAAAJgCAABkcnMvZG93&#10;bnJldi54bWxQSwUGAAAAAAQABAD1AAAAhwMAAAAA&#10;" filled="f" stroked="f">
                  <v:textbox style="mso-fit-shape-to-text:t" inset="0,0,0,0">
                    <w:txbxContent>
                      <w:p w14:paraId="44251968" w14:textId="0959B7BB" w:rsidR="007054E0" w:rsidRDefault="007054E0" w:rsidP="00D2406F">
                        <w:r>
                          <w:rPr>
                            <w:rFonts w:ascii="Calibri" w:hAnsi="Calibri" w:cs="Calibri"/>
                            <w:color w:val="000000"/>
                            <w:sz w:val="26"/>
                            <w:szCs w:val="26"/>
                          </w:rPr>
                          <w:t>CTRL</w:t>
                        </w:r>
                      </w:p>
                    </w:txbxContent>
                  </v:textbox>
                </v:rect>
                <v:rect id="Rectangle 120" o:spid="_x0000_s1203" style="position:absolute;left:54991;top:8216;width:8191;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v+b8UA&#10;AADcAAAADwAAAGRycy9kb3ducmV2LnhtbESPzW7CMBCE75V4B2uReitOEFQ0YCJ+1IojharluIqX&#10;OBCvQ+xC+vZ1pUocRzPzjWaWd7YWV2p95VhBOkhAEBdOV1wq+Ni/Pk1A+ICssXZMCn7IQz7vPcww&#10;0+7G73TdhVJECPsMFZgQmkxKXxiy6AeuIY7e0bUWQ5RtKXWLtwi3tRwmybO0WHFcMNjQylBx3n1b&#10;BYft1+fS2C1147F/u2zs2qXJSanHfreYggjUhXv4v73RCkaTF/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O/5vxQAAANwAAAAPAAAAAAAAAAAAAAAAAJgCAABkcnMv&#10;ZG93bnJldi54bWxQSwUGAAAAAAQABAD1AAAAigMAAAAA&#10;" fillcolor="yellow" stroked="f"/>
                <v:rect id="Rectangle 121" o:spid="_x0000_s1204" style="position:absolute;left:54991;top:8216;width:8191;height:4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wEcUA&#10;AADcAAAADwAAAGRycy9kb3ducmV2LnhtbERPy2rCQBTdC/7DcAU3YiatrdToKK1QELryEdruLplr&#10;Epu5k2ZGE/36zqLg8nDei1VnKnGhxpWWFTxEMQjizOqScwWH/fv4BYTzyBory6TgSg5Wy35vgYm2&#10;LW/psvO5CCHsElRQeF8nUrqsIIMusjVx4I62MegDbHKpG2xDuKnkYxxPpcGSQ0OBNa0Lyn52Z6Pg&#10;80Tp22+7+fqYPH/fytEoXZ+rVKnhoHudg/DU+bv4373RCp5mYX44E4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1/ARxQAAANwAAAAPAAAAAAAAAAAAAAAAAJgCAABkcnMv&#10;ZG93bnJldi54bWxQSwUGAAAAAAQABAD1AAAAigMAAAAA&#10;" filled="f" strokeweight=".2pt">
                  <v:stroke joinstyle="round" endcap="round"/>
                </v:rect>
                <v:rect id="Rectangle 122" o:spid="_x0000_s1205" style="position:absolute;left:56908;top:9175;width:5404;height:31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MsdsIA&#10;AADcAAAADwAAAGRycy9kb3ducmV2LnhtbESPzYoCMRCE74LvEFrwphlFFn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yx2wgAAANwAAAAPAAAAAAAAAAAAAAAAAJgCAABkcnMvZG93&#10;bnJldi54bWxQSwUGAAAAAAQABAD1AAAAhwMAAAAA&#10;" filled="f" stroked="f">
                  <v:textbox style="mso-fit-shape-to-text:t" inset="0,0,0,0">
                    <w:txbxContent>
                      <w:p w14:paraId="5CB870F9" w14:textId="7841D51E" w:rsidR="007054E0" w:rsidRDefault="007054E0" w:rsidP="00D2406F">
                        <w:r>
                          <w:rPr>
                            <w:rFonts w:ascii="Calibri" w:hAnsi="Calibri" w:cs="Calibri"/>
                            <w:color w:val="000000"/>
                            <w:sz w:val="26"/>
                            <w:szCs w:val="26"/>
                          </w:rPr>
                          <w:t>UL CTRL</w:t>
                        </w:r>
                      </w:p>
                    </w:txbxContent>
                  </v:textbox>
                </v:rect>
                <v:rect id="Rectangle 123" o:spid="_x0000_s1206" style="position:absolute;left:57734;top:10096;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GyAcIA&#10;AADcAAAADwAAAGRycy9kb3ducmV2LnhtbESP3WoCMRSE7wu+QziCdzXrI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4bIBwgAAANwAAAAPAAAAAAAAAAAAAAAAAJgCAABkcnMvZG93&#10;bnJldi54bWxQSwUGAAAAAAQABAD1AAAAhwMAAAAA&#10;" filled="f" stroked="f">
                  <v:textbox style="mso-fit-shape-to-text:t" inset="0,0,0,0">
                    <w:txbxContent>
                      <w:p w14:paraId="7999BE69" w14:textId="77777777" w:rsidR="007054E0" w:rsidRDefault="007054E0" w:rsidP="00D2406F"/>
                    </w:txbxContent>
                  </v:textbox>
                </v:rect>
                <v:rect id="Rectangle 494" o:spid="_x0000_s1207" style="position:absolute;left:12285;top:8322;width:8185;height:4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r678QA&#10;AADcAAAADwAAAGRycy9kb3ducmV2LnhtbESPUWvCQBCE34X+h2MLfdOLaSw2egaxiBF8Me0PWHJr&#10;EszthdxVk3/vCYU+DrPzzc46G0wrbtS7xrKC+SwCQVxa3XCl4Od7P12CcB5ZY2uZFIzkINu8TNaY&#10;anvnM90KX4kAYZeigtr7LpXSlTUZdDPbEQfvYnuDPsi+krrHe4CbVsZR9CENNhwaauxoV1N5LX5N&#10;eEMu8xYX8+T45TB+P4xFcj0VSr29DtsVCE+D/z/+S+daQfKZwHNMII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K+u/EAAAA3AAAAA8AAAAAAAAAAAAAAAAAmAIAAGRycy9k&#10;b3ducmV2LnhtbFBLBQYAAAAABAAEAPUAAACJAwAAAAA=&#10;" fillcolor="#ffc000"/>
                <v:rect id="Rectangle 496" o:spid="_x0000_s1208" style="position:absolute;left:13931;top:8688;width:5816;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5dcYA&#10;AADcAAAADwAAAGRycy9kb3ducmV2LnhtbESPQWvCQBSE74L/YXmCl6IbpYjGbEQEoQehmPagt0f2&#10;NZuafRuyW5P213cLBY/DzHzDZLvBNuJOna8dK1jMExDEpdM1Vwre346zNQgfkDU2jknBN3nY5eNR&#10;hql2PZ/pXoRKRAj7FBWYENpUSl8asujnriWO3ofrLIYou0rqDvsIt41cJslKWqw5Lhhs6WCovBVf&#10;VsHx9VIT/8jz02bdu89yeS3MqVVqOhn2WxCBhvAI/7dftILnzQr+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r5dcYAAADcAAAADwAAAAAAAAAAAAAAAACYAgAAZHJz&#10;L2Rvd25yZXYueG1sUEsFBgAAAAAEAAQA9QAAAIsDAAAAAA==&#10;" filled="f" stroked="f">
                  <v:textbox style="mso-fit-shape-to-text:t" inset="0,0,0,0">
                    <w:txbxContent>
                      <w:p w14:paraId="0256A2A9" w14:textId="2F4DE214" w:rsidR="007054E0" w:rsidRDefault="007054E0" w:rsidP="006A14A5">
                        <w:pPr>
                          <w:pStyle w:val="NormalWeb"/>
                          <w:overflowPunct w:val="0"/>
                          <w:spacing w:before="0" w:beforeAutospacing="0" w:after="180" w:afterAutospacing="0"/>
                          <w:jc w:val="center"/>
                        </w:pPr>
                        <w:r>
                          <w:rPr>
                            <w:rFonts w:ascii="Calibri" w:hAnsi="Calibri" w:cs="Calibri"/>
                            <w:color w:val="000000"/>
                            <w:sz w:val="26"/>
                            <w:szCs w:val="26"/>
                          </w:rPr>
                          <w:t>UL DRS (BS)</w:t>
                        </w:r>
                      </w:p>
                    </w:txbxContent>
                  </v:textbox>
                </v:rect>
              </v:group>
            </w:pict>
          </mc:Fallback>
        </mc:AlternateContent>
      </w:r>
    </w:p>
    <w:p w14:paraId="020FCB34" w14:textId="12FFC617" w:rsidR="00D2406F" w:rsidRDefault="00D2406F" w:rsidP="00A95510">
      <w:pPr>
        <w:rPr>
          <w:b/>
          <w:u w:val="single"/>
          <w:lang w:val="en-GB"/>
        </w:rPr>
      </w:pPr>
    </w:p>
    <w:p w14:paraId="32F34516" w14:textId="77777777" w:rsidR="00D2406F" w:rsidRDefault="00D2406F" w:rsidP="00A95510">
      <w:pPr>
        <w:rPr>
          <w:b/>
          <w:u w:val="single"/>
          <w:lang w:val="en-GB"/>
        </w:rPr>
      </w:pPr>
    </w:p>
    <w:p w14:paraId="39AE2381" w14:textId="28212F50" w:rsidR="00D2406F" w:rsidRDefault="00D2406F" w:rsidP="00A95510">
      <w:pPr>
        <w:rPr>
          <w:b/>
          <w:u w:val="single"/>
          <w:lang w:val="en-GB"/>
        </w:rPr>
      </w:pPr>
    </w:p>
    <w:p w14:paraId="6894D36B" w14:textId="75EED11C" w:rsidR="00D2406F" w:rsidRDefault="00D2406F" w:rsidP="00A95510">
      <w:pPr>
        <w:rPr>
          <w:b/>
          <w:u w:val="single"/>
          <w:lang w:val="en-GB"/>
        </w:rPr>
      </w:pPr>
    </w:p>
    <w:p w14:paraId="144C4183" w14:textId="0B88DBFF" w:rsidR="00D2406F" w:rsidRDefault="00D2406F" w:rsidP="00A95510">
      <w:pPr>
        <w:rPr>
          <w:b/>
          <w:u w:val="single"/>
          <w:lang w:val="en-GB"/>
        </w:rPr>
      </w:pPr>
    </w:p>
    <w:p w14:paraId="0C7B81C9" w14:textId="367E4A04" w:rsidR="006A14A5" w:rsidRPr="006A14A5" w:rsidRDefault="006A14A5" w:rsidP="006A14A5">
      <w:pPr>
        <w:pStyle w:val="Caption"/>
        <w:jc w:val="center"/>
      </w:pPr>
      <w:r>
        <w:t xml:space="preserve">Figure </w:t>
      </w:r>
      <w:r w:rsidR="005B707C">
        <w:t>7</w:t>
      </w:r>
      <w:r>
        <w:t>. Default is UL and no switching</w:t>
      </w:r>
    </w:p>
    <w:p w14:paraId="14EB102C" w14:textId="46348956" w:rsidR="00881EE5" w:rsidRDefault="00BA6829" w:rsidP="00881EE5">
      <w:pPr>
        <w:pStyle w:val="Heading1"/>
      </w:pPr>
      <w:r>
        <w:t>Frame S</w:t>
      </w:r>
      <w:r w:rsidR="00881EE5">
        <w:t>tructures</w:t>
      </w:r>
      <w:r>
        <w:t xml:space="preserve"> for Unlicensed O</w:t>
      </w:r>
      <w:r w:rsidR="00881EE5">
        <w:t>peration</w:t>
      </w:r>
    </w:p>
    <w:p w14:paraId="5BD9ED52" w14:textId="3F064D9E" w:rsidR="003860F8" w:rsidRDefault="003860F8" w:rsidP="003860F8">
      <w:pPr>
        <w:pStyle w:val="Heading2"/>
      </w:pPr>
      <w:r>
        <w:t>LBT Support and Channel Reservation Support</w:t>
      </w:r>
    </w:p>
    <w:p w14:paraId="3BE2745A" w14:textId="67E6DF26" w:rsidR="00CD5761" w:rsidRDefault="00CD5761" w:rsidP="00CD5761">
      <w:pPr>
        <w:rPr>
          <w:lang w:val="en-GB"/>
        </w:rPr>
      </w:pPr>
      <w:r>
        <w:rPr>
          <w:lang w:val="en-GB"/>
        </w:rPr>
        <w:t>Expanding further on the mixed TDD interference, for unlicensed operation there may be further requirements to listen-before-talk (LBT) before transmitting even control. Therefore, it is an additionally important for the frame structure to allow some level of blanking and sensing before each control interval transmission. The network cannot necessarily assume to be able to activate control intervals at every opportunity.</w:t>
      </w:r>
      <w:r w:rsidR="00643CCC">
        <w:rPr>
          <w:lang w:val="en-GB"/>
        </w:rPr>
        <w:t xml:space="preserve"> The sensing opportunity before the control interval can be used by eNBs from different operators or even the same operator to perform LBT and conten</w:t>
      </w:r>
      <w:r w:rsidR="009C161C">
        <w:rPr>
          <w:lang w:val="en-GB"/>
        </w:rPr>
        <w:t>d</w:t>
      </w:r>
      <w:r w:rsidR="00643CCC">
        <w:rPr>
          <w:lang w:val="en-GB"/>
        </w:rPr>
        <w:t xml:space="preserve"> for the medium access. The sensing opportunity within the control interval can be used by UEs to </w:t>
      </w:r>
      <w:r w:rsidR="005578DB">
        <w:rPr>
          <w:lang w:val="en-GB"/>
        </w:rPr>
        <w:t>perform LBT and contend for the medium access.</w:t>
      </w:r>
    </w:p>
    <w:p w14:paraId="7996870C" w14:textId="77777777" w:rsidR="00CD5761" w:rsidRDefault="00CD5761" w:rsidP="00CD5761">
      <w:pPr>
        <w:keepNext/>
        <w:jc w:val="center"/>
      </w:pPr>
      <w:r w:rsidRPr="009B40F0">
        <w:object w:dxaOrig="15214" w:dyaOrig="3965" w14:anchorId="022AB806">
          <v:shape id="_x0000_i1027" type="#_x0000_t75" style="width:457.5pt;height:120pt" o:ole="">
            <v:imagedata r:id="rId17" o:title=""/>
          </v:shape>
          <o:OLEObject Type="Embed" ProgID="Visio.Drawing.11" ShapeID="_x0000_i1027" DrawAspect="Content" ObjectID="_1536784665" r:id="rId18"/>
        </w:object>
      </w:r>
    </w:p>
    <w:p w14:paraId="720A737A" w14:textId="26A3B4C7" w:rsidR="00CD5761" w:rsidRDefault="00CD5761" w:rsidP="00C62414">
      <w:pPr>
        <w:pStyle w:val="Caption"/>
        <w:jc w:val="center"/>
      </w:pPr>
      <w:r>
        <w:t xml:space="preserve">Figure </w:t>
      </w:r>
      <w:r w:rsidR="005B707C">
        <w:t>8</w:t>
      </w:r>
      <w:r>
        <w:t>. Example of control intervals with support on unlicensed spectrum</w:t>
      </w:r>
    </w:p>
    <w:p w14:paraId="45E87918" w14:textId="2B13FB47" w:rsidR="00877640" w:rsidRDefault="009C161C" w:rsidP="00CD5761">
      <w:pPr>
        <w:jc w:val="both"/>
      </w:pPr>
      <w:bookmarkStart w:id="4" w:name="b"/>
      <w:r>
        <w:rPr>
          <w:b/>
          <w:u w:val="single"/>
        </w:rPr>
        <w:t>Proposal</w:t>
      </w:r>
      <w:r w:rsidR="00CD5761" w:rsidRPr="00925B5F">
        <w:rPr>
          <w:b/>
          <w:u w:val="single"/>
        </w:rPr>
        <w:t xml:space="preserve"> </w:t>
      </w:r>
      <w:r w:rsidR="005578DB">
        <w:rPr>
          <w:b/>
          <w:u w:val="single"/>
        </w:rPr>
        <w:t>2</w:t>
      </w:r>
      <w:r w:rsidR="00CD5761" w:rsidRPr="00925B5F">
        <w:rPr>
          <w:b/>
          <w:u w:val="single"/>
        </w:rPr>
        <w:t>.</w:t>
      </w:r>
      <w:r w:rsidR="00CD5761">
        <w:rPr>
          <w:b/>
        </w:rPr>
        <w:t xml:space="preserve"> </w:t>
      </w:r>
      <w:r w:rsidR="00CD5761">
        <w:t xml:space="preserve">Advanced frame structures should allow some gaps </w:t>
      </w:r>
      <w:r w:rsidR="005140F7">
        <w:t xml:space="preserve">before and/or within the control interval </w:t>
      </w:r>
      <w:r w:rsidR="00CD5761">
        <w:t>for sensing to enable control interval transmission on unlicensed spectrum.</w:t>
      </w:r>
    </w:p>
    <w:bookmarkEnd w:id="4"/>
    <w:p w14:paraId="136552E4" w14:textId="5B69755D" w:rsidR="00DC2891" w:rsidRDefault="005140F7" w:rsidP="00CD5761">
      <w:pPr>
        <w:jc w:val="both"/>
      </w:pPr>
      <w:r>
        <w:t xml:space="preserve">For unlicensed band operation, </w:t>
      </w:r>
      <w:r w:rsidR="00F1376A">
        <w:t xml:space="preserve">similar to LAA context, a </w:t>
      </w:r>
      <w:r w:rsidR="005578DB">
        <w:t xml:space="preserve">maximum </w:t>
      </w:r>
      <w:r w:rsidR="0080361C">
        <w:t>channel</w:t>
      </w:r>
      <w:r w:rsidR="00F1376A">
        <w:t xml:space="preserve"> </w:t>
      </w:r>
      <w:r w:rsidR="005578DB">
        <w:t>occupancy</w:t>
      </w:r>
      <w:r w:rsidR="00F1376A">
        <w:t xml:space="preserve"> time concept is needed. When a node wins the contention and start</w:t>
      </w:r>
      <w:r w:rsidR="009C161C">
        <w:t>s</w:t>
      </w:r>
      <w:r w:rsidR="00F1376A">
        <w:t xml:space="preserve"> using the channel, it can use the channel up to the </w:t>
      </w:r>
      <w:r w:rsidR="005578DB">
        <w:t xml:space="preserve">maximum </w:t>
      </w:r>
      <w:r w:rsidR="0080361C">
        <w:t>channel</w:t>
      </w:r>
      <w:r w:rsidR="005578DB">
        <w:t xml:space="preserve"> occupancy time</w:t>
      </w:r>
      <w:r w:rsidR="00F1376A">
        <w:t xml:space="preserve">. </w:t>
      </w:r>
      <w:r w:rsidR="005E35A3">
        <w:t xml:space="preserve">The </w:t>
      </w:r>
      <w:r w:rsidR="005578DB">
        <w:t xml:space="preserve">maximum </w:t>
      </w:r>
      <w:r w:rsidR="0080361C">
        <w:t>channel</w:t>
      </w:r>
      <w:r w:rsidR="005578DB">
        <w:t xml:space="preserve"> occupancy time</w:t>
      </w:r>
      <w:r w:rsidR="005E35A3">
        <w:t xml:space="preserve"> needs to be </w:t>
      </w:r>
      <w:r w:rsidR="004C76C5">
        <w:t>short enough</w:t>
      </w:r>
      <w:r w:rsidR="005E35A3">
        <w:t xml:space="preserve"> to support fair medium</w:t>
      </w:r>
      <w:r w:rsidR="004C76C5">
        <w:t xml:space="preserve"> access</w:t>
      </w:r>
      <w:r w:rsidR="005E35A3">
        <w:t xml:space="preserve"> across nodes</w:t>
      </w:r>
      <w:r w:rsidR="004C76C5">
        <w:t>, and long enough to reduce the relative overhead of LBT process.</w:t>
      </w:r>
      <w:r w:rsidR="00DC2891">
        <w:t xml:space="preserve"> </w:t>
      </w:r>
    </w:p>
    <w:p w14:paraId="68A514DC" w14:textId="3C322495" w:rsidR="005E35A3" w:rsidRDefault="00DC2891" w:rsidP="00CD5761">
      <w:pPr>
        <w:jc w:val="both"/>
      </w:pPr>
      <w:r>
        <w:t xml:space="preserve">After winning the contention, the node may need to transmit some type of channel reservation signal at the beginning of the </w:t>
      </w:r>
      <w:r w:rsidR="005578DB">
        <w:t>burst</w:t>
      </w:r>
      <w:r>
        <w:t xml:space="preserve"> to keep the medium for itself. The channel reservation signal needs to indicate how long the channel will be used and may additionally contain other information including the medium will be used for </w:t>
      </w:r>
      <w:r w:rsidR="00806653">
        <w:t>transmission or reception. O</w:t>
      </w:r>
      <w:r>
        <w:t xml:space="preserve">ther nodes </w:t>
      </w:r>
      <w:r w:rsidR="00806653">
        <w:t>will receive</w:t>
      </w:r>
      <w:r>
        <w:t xml:space="preserve"> the channel reservation signal </w:t>
      </w:r>
      <w:r w:rsidR="00806653">
        <w:t xml:space="preserve">and thus </w:t>
      </w:r>
      <w:r>
        <w:t xml:space="preserve">will perform some backoff, either in transmission power or </w:t>
      </w:r>
      <w:r w:rsidR="00806653">
        <w:t xml:space="preserve">in </w:t>
      </w:r>
      <w:r>
        <w:t>transmission time</w:t>
      </w:r>
      <w:r w:rsidR="00806653">
        <w:t>,</w:t>
      </w:r>
      <w:r>
        <w:t xml:space="preserve"> to honor the medium access contention winner.</w:t>
      </w:r>
    </w:p>
    <w:p w14:paraId="0F2FF25B" w14:textId="4751937D" w:rsidR="00DC2891" w:rsidRDefault="00DC2891" w:rsidP="00CD5761">
      <w:pPr>
        <w:jc w:val="both"/>
      </w:pPr>
      <w:bookmarkStart w:id="5" w:name="c"/>
      <w:r w:rsidRPr="00DC2891">
        <w:rPr>
          <w:b/>
          <w:u w:val="single"/>
        </w:rPr>
        <w:t xml:space="preserve">Proposal </w:t>
      </w:r>
      <w:r w:rsidR="005578DB">
        <w:rPr>
          <w:b/>
          <w:u w:val="single"/>
        </w:rPr>
        <w:t>3</w:t>
      </w:r>
      <w:r w:rsidR="00056C65">
        <w:rPr>
          <w:b/>
          <w:u w:val="single"/>
        </w:rPr>
        <w:t>.</w:t>
      </w:r>
      <w:r>
        <w:t xml:space="preserve"> In advanced frame structure for unlicensed spectrum operation, some type of channel reservation signaling is needed to reserve the medium for the contention winner.</w:t>
      </w:r>
    </w:p>
    <w:bookmarkEnd w:id="5"/>
    <w:p w14:paraId="6FDC6D6E" w14:textId="4907409B" w:rsidR="003860F8" w:rsidRDefault="003860F8" w:rsidP="003860F8">
      <w:pPr>
        <w:pStyle w:val="Heading2"/>
      </w:pPr>
      <w:r>
        <w:t>Subframe/Slot Aggregation for Unlicensed Spectrum Operation</w:t>
      </w:r>
    </w:p>
    <w:p w14:paraId="292FDCE0" w14:textId="44197435" w:rsidR="00F1376A" w:rsidRDefault="00F1376A" w:rsidP="00CD5761">
      <w:pPr>
        <w:jc w:val="both"/>
      </w:pPr>
      <w:r>
        <w:t xml:space="preserve">During the </w:t>
      </w:r>
      <w:r w:rsidR="005578DB">
        <w:t>frame</w:t>
      </w:r>
      <w:r>
        <w:t>, it might be preferred to reduce th</w:t>
      </w:r>
      <w:r w:rsidR="00806653">
        <w:t>e number of DL/UL switching. H</w:t>
      </w:r>
      <w:r>
        <w:t>a</w:t>
      </w:r>
      <w:r w:rsidR="00806653">
        <w:t xml:space="preserve">ving fewer switching points </w:t>
      </w:r>
      <w:r>
        <w:t>not only reduce</w:t>
      </w:r>
      <w:r w:rsidR="00806653">
        <w:t>s</w:t>
      </w:r>
      <w:r>
        <w:t xml:space="preserve"> the switching overhead, but more importantly reduce</w:t>
      </w:r>
      <w:r w:rsidR="00806653">
        <w:t>s</w:t>
      </w:r>
      <w:r>
        <w:t xml:space="preserve"> the chance of losing the channel when there is a hidden node nearby trying </w:t>
      </w:r>
      <w:r w:rsidR="009C161C">
        <w:t>to</w:t>
      </w:r>
      <w:r>
        <w:t xml:space="preserve"> access the medium as well. As a result, some subframe/slot level aggregation is </w:t>
      </w:r>
      <w:r w:rsidR="00F120B9">
        <w:t>desired</w:t>
      </w:r>
      <w:r>
        <w:t xml:space="preserve"> as is shown in </w:t>
      </w:r>
      <w:r w:rsidR="00FE369E">
        <w:fldChar w:fldCharType="begin"/>
      </w:r>
      <w:r w:rsidR="00FE369E">
        <w:instrText xml:space="preserve"> REF _Ref462769524 \h </w:instrText>
      </w:r>
      <w:r w:rsidR="00FE369E">
        <w:fldChar w:fldCharType="separate"/>
      </w:r>
      <w:r w:rsidR="005B707C">
        <w:t xml:space="preserve">Figure </w:t>
      </w:r>
      <w:r w:rsidR="005B707C">
        <w:rPr>
          <w:noProof/>
        </w:rPr>
        <w:t>8</w:t>
      </w:r>
      <w:r w:rsidR="00FE369E">
        <w:fldChar w:fldCharType="end"/>
      </w:r>
      <w:r w:rsidR="00FE369E">
        <w:t xml:space="preserve">. The aggregated subframe/slot is still self-contained, to follow the same structure as a normal subframe/slot. It is also possible to have more than one aggregated subframes/slots within one </w:t>
      </w:r>
      <w:r w:rsidR="005578DB">
        <w:t>frame</w:t>
      </w:r>
      <w:r w:rsidR="00FE369E">
        <w:t xml:space="preserve"> (not shown in </w:t>
      </w:r>
      <w:r w:rsidR="00FE369E">
        <w:fldChar w:fldCharType="begin"/>
      </w:r>
      <w:r w:rsidR="00FE369E">
        <w:instrText xml:space="preserve"> REF _Ref462769524 \h </w:instrText>
      </w:r>
      <w:r w:rsidR="00FE369E">
        <w:fldChar w:fldCharType="separate"/>
      </w:r>
      <w:r w:rsidR="005B707C">
        <w:t xml:space="preserve">Figure </w:t>
      </w:r>
      <w:r w:rsidR="005B707C">
        <w:rPr>
          <w:noProof/>
        </w:rPr>
        <w:t>8</w:t>
      </w:r>
      <w:r w:rsidR="00FE369E">
        <w:fldChar w:fldCharType="end"/>
      </w:r>
      <w:r w:rsidR="00FE369E">
        <w:t>).</w:t>
      </w:r>
    </w:p>
    <w:p w14:paraId="0DF2285E" w14:textId="4B3F3447" w:rsidR="00F5538C" w:rsidRDefault="005140F7" w:rsidP="005140F7">
      <w:pPr>
        <w:pStyle w:val="Caption"/>
        <w:jc w:val="center"/>
      </w:pPr>
      <w:r w:rsidRPr="005140F7">
        <w:rPr>
          <w:szCs w:val="22"/>
        </w:rPr>
        <w:object w:dxaOrig="13935" w:dyaOrig="3220" w14:anchorId="7044A1C3">
          <v:shape id="_x0000_i1028" type="#_x0000_t75" style="width:498pt;height:114.75pt" o:ole="">
            <v:imagedata r:id="rId19" o:title=""/>
          </v:shape>
          <o:OLEObject Type="Embed" ProgID="Visio.Drawing.11" ShapeID="_x0000_i1028" DrawAspect="Content" ObjectID="_1536784666" r:id="rId20"/>
        </w:object>
      </w:r>
      <w:bookmarkStart w:id="6" w:name="_Ref462769524"/>
      <w:r>
        <w:t xml:space="preserve">Figure </w:t>
      </w:r>
      <w:bookmarkEnd w:id="6"/>
      <w:r w:rsidR="005B707C">
        <w:t>9</w:t>
      </w:r>
      <w:r>
        <w:t xml:space="preserve">. </w:t>
      </w:r>
      <w:r w:rsidRPr="000D6BBB">
        <w:t>Examples for subframe aggregation for unlicensed spectrum operation</w:t>
      </w:r>
    </w:p>
    <w:p w14:paraId="44E811B3" w14:textId="46D434B1" w:rsidR="00FE369E" w:rsidRDefault="00FE369E" w:rsidP="00FE369E">
      <w:bookmarkStart w:id="7" w:name="d"/>
      <w:r w:rsidRPr="00DC2891">
        <w:rPr>
          <w:b/>
          <w:u w:val="single"/>
        </w:rPr>
        <w:t>Proposal</w:t>
      </w:r>
      <w:r w:rsidR="005578DB">
        <w:rPr>
          <w:b/>
          <w:u w:val="single"/>
        </w:rPr>
        <w:t xml:space="preserve"> 4.</w:t>
      </w:r>
      <w:r>
        <w:t xml:space="preserve"> Consider supporting subframe/slot aggregation for unlicensed spectrum operation, with self-contained aggregated subframe/slot.</w:t>
      </w:r>
    </w:p>
    <w:bookmarkEnd w:id="7"/>
    <w:p w14:paraId="36466515" w14:textId="06ABDE79" w:rsidR="003860F8" w:rsidRDefault="00806653" w:rsidP="003860F8">
      <w:pPr>
        <w:pStyle w:val="Heading2"/>
      </w:pPr>
      <w:r>
        <w:t>Control-</w:t>
      </w:r>
      <w:r w:rsidR="003860F8">
        <w:t>Only Control Interval</w:t>
      </w:r>
    </w:p>
    <w:p w14:paraId="430F1E14" w14:textId="47A3FDE2" w:rsidR="005140F7" w:rsidRDefault="00EE01DB" w:rsidP="005578DB">
      <w:pPr>
        <w:rPr>
          <w:szCs w:val="22"/>
        </w:rPr>
      </w:pPr>
      <w:r>
        <w:t xml:space="preserve">For unlicensed spectrum operation, the eNB </w:t>
      </w:r>
      <w:r w:rsidR="00643CCC">
        <w:t xml:space="preserve">and UE </w:t>
      </w:r>
      <w:r>
        <w:t>may not be able to continuously transmit</w:t>
      </w:r>
      <w:r w:rsidR="00643CCC">
        <w:t>, as the operation is under LBT. In addition to that, to be more coexistence friendly, it is preferred not to access the channel unless absolutely necessary to leave the medium for other nodes. As a result, when the eNB decides to serve an UE, it is possible the channel condition knowledge, including channel estimate, MCS, rank, etc, are already out-dated.</w:t>
      </w:r>
      <w:r w:rsidR="00DC2891">
        <w:t xml:space="preserve">Then, as a mode of operation, the </w:t>
      </w:r>
      <w:r w:rsidR="00DC2891">
        <w:lastRenderedPageBreak/>
        <w:t xml:space="preserve">advanced frame </w:t>
      </w:r>
      <w:r w:rsidR="00806653">
        <w:t>structure may include a control-</w:t>
      </w:r>
      <w:r w:rsidR="00DC2891">
        <w:t xml:space="preserve">only control interval at the beginning </w:t>
      </w:r>
      <w:r w:rsidR="009F67E4">
        <w:t xml:space="preserve">of the frame to </w:t>
      </w:r>
      <w:r w:rsidR="00DC2891">
        <w:t>support channel reservation signal transmission</w:t>
      </w:r>
      <w:r w:rsidR="009F67E4">
        <w:t xml:space="preserve"> and prepare the nodes for later data transmission and reception, including</w:t>
      </w:r>
      <w:r w:rsidR="00DC2891">
        <w:t xml:space="preserve"> channel sensing with CSI-RS </w:t>
      </w:r>
      <w:r w:rsidR="00297A7D">
        <w:t>and/or SRS;</w:t>
      </w:r>
      <w:r w:rsidR="00DC2891">
        <w:t xml:space="preserve"> CQI feedback</w:t>
      </w:r>
      <w:r w:rsidR="00297A7D">
        <w:t xml:space="preserve">; pre-grant with CQI/SRS trigger, etc. An example is shown in </w:t>
      </w:r>
      <w:r w:rsidR="00297A7D">
        <w:fldChar w:fldCharType="begin"/>
      </w:r>
      <w:r w:rsidR="00297A7D">
        <w:instrText xml:space="preserve"> REF _Ref462772315 \h </w:instrText>
      </w:r>
      <w:r w:rsidR="00297A7D">
        <w:fldChar w:fldCharType="separate"/>
      </w:r>
      <w:r w:rsidR="005B707C">
        <w:t xml:space="preserve">Figure </w:t>
      </w:r>
      <w:r w:rsidR="005B707C">
        <w:rPr>
          <w:noProof/>
        </w:rPr>
        <w:t>9</w:t>
      </w:r>
      <w:r w:rsidR="00297A7D">
        <w:fldChar w:fldCharType="end"/>
      </w:r>
      <w:r w:rsidR="00297A7D">
        <w:t>.</w:t>
      </w:r>
      <w:r w:rsidR="00B5076A" w:rsidRPr="00297A7D">
        <w:rPr>
          <w:szCs w:val="22"/>
        </w:rPr>
        <w:object w:dxaOrig="22552" w:dyaOrig="5715" w14:anchorId="362486D6">
          <v:shape id="_x0000_i1029" type="#_x0000_t75" style="width:498.75pt;height:126pt" o:ole="">
            <v:imagedata r:id="rId21" o:title=""/>
          </v:shape>
          <o:OLEObject Type="Embed" ProgID="Visio.Drawing.11" ShapeID="_x0000_i1029" DrawAspect="Content" ObjectID="_1536784667" r:id="rId22"/>
        </w:object>
      </w:r>
    </w:p>
    <w:p w14:paraId="33F671D4" w14:textId="4125CA71" w:rsidR="00297A7D" w:rsidRDefault="00297A7D" w:rsidP="00297A7D">
      <w:pPr>
        <w:pStyle w:val="Caption"/>
        <w:jc w:val="center"/>
      </w:pPr>
      <w:bookmarkStart w:id="8" w:name="_Ref462772315"/>
      <w:r>
        <w:t xml:space="preserve">Figure </w:t>
      </w:r>
      <w:bookmarkEnd w:id="8"/>
      <w:r w:rsidR="005B707C">
        <w:t>10</w:t>
      </w:r>
      <w:r>
        <w:t>. Example</w:t>
      </w:r>
      <w:r w:rsidRPr="000D6BBB">
        <w:t xml:space="preserve"> </w:t>
      </w:r>
      <w:r>
        <w:t>with a control only control interval at the beginning of an advanced frame</w:t>
      </w:r>
      <w:r w:rsidRPr="000D6BBB">
        <w:t xml:space="preserve"> for unlicensed spectrum operation</w:t>
      </w:r>
    </w:p>
    <w:p w14:paraId="27919DC7" w14:textId="21F38673" w:rsidR="00297A7D" w:rsidRPr="0072298B" w:rsidRDefault="00297A7D" w:rsidP="00CD5761">
      <w:pPr>
        <w:jc w:val="both"/>
        <w:rPr>
          <w:szCs w:val="22"/>
        </w:rPr>
      </w:pPr>
      <w:bookmarkStart w:id="9" w:name="e"/>
      <w:r w:rsidRPr="00297A7D">
        <w:rPr>
          <w:b/>
          <w:szCs w:val="22"/>
          <w:u w:val="single"/>
        </w:rPr>
        <w:t xml:space="preserve">Proposal </w:t>
      </w:r>
      <w:r w:rsidR="005578DB">
        <w:rPr>
          <w:b/>
          <w:szCs w:val="22"/>
          <w:u w:val="single"/>
        </w:rPr>
        <w:t>5</w:t>
      </w:r>
      <w:r w:rsidR="00EB3BF0">
        <w:rPr>
          <w:b/>
          <w:szCs w:val="22"/>
          <w:u w:val="single"/>
        </w:rPr>
        <w:t>.</w:t>
      </w:r>
      <w:r>
        <w:rPr>
          <w:szCs w:val="22"/>
        </w:rPr>
        <w:t xml:space="preserve"> The advanced frame structure for unlicensed spectrum </w:t>
      </w:r>
      <w:r w:rsidR="00806653">
        <w:rPr>
          <w:szCs w:val="22"/>
        </w:rPr>
        <w:t>operation may include a control-</w:t>
      </w:r>
      <w:r>
        <w:rPr>
          <w:szCs w:val="22"/>
        </w:rPr>
        <w:t xml:space="preserve">only control interval at the beginning to </w:t>
      </w:r>
      <w:r w:rsidR="009F67E4">
        <w:rPr>
          <w:szCs w:val="22"/>
        </w:rPr>
        <w:t xml:space="preserve">support channel reservation signal transmission and </w:t>
      </w:r>
      <w:r>
        <w:rPr>
          <w:szCs w:val="22"/>
        </w:rPr>
        <w:t>prepare the nodes for data t</w:t>
      </w:r>
      <w:r w:rsidR="00531598">
        <w:rPr>
          <w:szCs w:val="22"/>
        </w:rPr>
        <w:t>ransmission and reception later,</w:t>
      </w:r>
      <w:r>
        <w:rPr>
          <w:szCs w:val="22"/>
        </w:rPr>
        <w:t xml:space="preserve"> including pre-grant, channel sensing, CSF transmission, etc.</w:t>
      </w:r>
    </w:p>
    <w:bookmarkEnd w:id="9"/>
    <w:p w14:paraId="6F1A4E1C" w14:textId="5D40E60D" w:rsidR="00A95510" w:rsidRDefault="00B75D18" w:rsidP="00B75D18">
      <w:pPr>
        <w:pStyle w:val="Heading1"/>
      </w:pPr>
      <w:r>
        <w:t>Sidelink Frame Structures</w:t>
      </w:r>
    </w:p>
    <w:p w14:paraId="4735BE48" w14:textId="17AE3933" w:rsidR="00E31586" w:rsidRDefault="00881EE5" w:rsidP="00A84A75">
      <w:pPr>
        <w:rPr>
          <w:lang w:val="en-GB"/>
        </w:rPr>
      </w:pPr>
      <w:r>
        <w:rPr>
          <w:lang w:val="en-GB"/>
        </w:rPr>
        <w:t xml:space="preserve">For forward compatibility, frame structures for sidelink are discussed next. </w:t>
      </w:r>
      <w:r w:rsidR="002C1D21">
        <w:rPr>
          <w:lang w:val="en-GB"/>
        </w:rPr>
        <w:t xml:space="preserve">NR </w:t>
      </w:r>
      <w:r w:rsidR="00E31586">
        <w:rPr>
          <w:lang w:val="en-GB"/>
        </w:rPr>
        <w:t xml:space="preserve">Sidelink </w:t>
      </w:r>
      <w:r w:rsidR="00404FCC">
        <w:rPr>
          <w:lang w:val="en-GB"/>
        </w:rPr>
        <w:t>aims to support both</w:t>
      </w:r>
      <w:r w:rsidR="009C1035">
        <w:rPr>
          <w:lang w:val="en-GB"/>
        </w:rPr>
        <w:t xml:space="preserve"> broadcast and u</w:t>
      </w:r>
      <w:r w:rsidR="00404FCC">
        <w:rPr>
          <w:lang w:val="en-GB"/>
        </w:rPr>
        <w:t xml:space="preserve">nicast traffic. </w:t>
      </w:r>
      <w:r w:rsidR="00766C3A">
        <w:rPr>
          <w:lang w:val="en-GB"/>
        </w:rPr>
        <w:t xml:space="preserve">To achieve this, </w:t>
      </w:r>
      <w:r w:rsidR="009C1035">
        <w:rPr>
          <w:lang w:val="en-GB"/>
        </w:rPr>
        <w:t xml:space="preserve">adequate </w:t>
      </w:r>
      <w:r w:rsidR="00766C3A">
        <w:rPr>
          <w:lang w:val="en-GB"/>
        </w:rPr>
        <w:t xml:space="preserve">handshake </w:t>
      </w:r>
      <w:r w:rsidR="002B39E3">
        <w:rPr>
          <w:lang w:val="en-GB"/>
        </w:rPr>
        <w:t>signaling</w:t>
      </w:r>
      <w:r w:rsidR="00766C3A">
        <w:rPr>
          <w:lang w:val="en-GB"/>
        </w:rPr>
        <w:t xml:space="preserve"> between the transmitter and </w:t>
      </w:r>
      <w:r w:rsidR="009C1035">
        <w:rPr>
          <w:lang w:val="en-GB"/>
        </w:rPr>
        <w:t xml:space="preserve">the </w:t>
      </w:r>
      <w:r w:rsidR="00766C3A">
        <w:rPr>
          <w:lang w:val="en-GB"/>
        </w:rPr>
        <w:t>receiver</w:t>
      </w:r>
      <w:r w:rsidR="00E31586">
        <w:rPr>
          <w:lang w:val="en-GB"/>
        </w:rPr>
        <w:t xml:space="preserve"> </w:t>
      </w:r>
      <w:r w:rsidR="009C1035">
        <w:rPr>
          <w:lang w:val="en-GB"/>
        </w:rPr>
        <w:t xml:space="preserve">of each </w:t>
      </w:r>
      <w:r w:rsidR="00766C3A">
        <w:rPr>
          <w:lang w:val="en-GB"/>
        </w:rPr>
        <w:t>sidelink is required for interference management. Corresponding to two different types of transmissions</w:t>
      </w:r>
      <w:r w:rsidR="009C1035">
        <w:rPr>
          <w:lang w:val="en-GB"/>
        </w:rPr>
        <w:t xml:space="preserve">, </w:t>
      </w:r>
      <w:r w:rsidR="00E31586">
        <w:rPr>
          <w:lang w:val="en-GB"/>
        </w:rPr>
        <w:t>two types of sidelink frame structures</w:t>
      </w:r>
      <w:r w:rsidR="009C1035">
        <w:rPr>
          <w:lang w:val="en-GB"/>
        </w:rPr>
        <w:t xml:space="preserve"> can be considered</w:t>
      </w:r>
      <w:r w:rsidR="00E31586">
        <w:rPr>
          <w:lang w:val="en-GB"/>
        </w:rPr>
        <w:t xml:space="preserve">. </w:t>
      </w:r>
    </w:p>
    <w:p w14:paraId="413B2A48" w14:textId="4439175D" w:rsidR="00E31586" w:rsidRDefault="00E31586" w:rsidP="00E31586">
      <w:pPr>
        <w:pStyle w:val="Heading2"/>
      </w:pPr>
      <w:r>
        <w:t>Sidelink Unicast Frame Structure</w:t>
      </w:r>
    </w:p>
    <w:p w14:paraId="20C17BDB" w14:textId="590695FC" w:rsidR="00F25088" w:rsidRDefault="00E31586" w:rsidP="00E31586">
      <w:pPr>
        <w:rPr>
          <w:lang w:val="en-GB"/>
        </w:rPr>
      </w:pPr>
      <w:r>
        <w:rPr>
          <w:lang w:val="en-GB"/>
        </w:rPr>
        <w:t>Unicas</w:t>
      </w:r>
      <w:r w:rsidR="00555A5C">
        <w:rPr>
          <w:lang w:val="en-GB"/>
        </w:rPr>
        <w:t>t sidelink is between a pair of</w:t>
      </w:r>
      <w:r>
        <w:rPr>
          <w:lang w:val="en-GB"/>
        </w:rPr>
        <w:t xml:space="preserve"> devices</w:t>
      </w:r>
      <w:r w:rsidR="009C1035">
        <w:rPr>
          <w:lang w:val="en-GB"/>
        </w:rPr>
        <w:t>:</w:t>
      </w:r>
      <w:r>
        <w:rPr>
          <w:lang w:val="en-GB"/>
        </w:rPr>
        <w:t xml:space="preserve"> One device is defined as Primary and the other Secondary</w:t>
      </w:r>
      <w:r w:rsidR="00D46E3E">
        <w:rPr>
          <w:lang w:val="en-GB"/>
        </w:rPr>
        <w:t>, where Primary has priority for</w:t>
      </w:r>
      <w:r>
        <w:rPr>
          <w:lang w:val="en-GB"/>
        </w:rPr>
        <w:t xml:space="preserve"> accessing the link. This is accomplished with the scheduling interval starting with Direction Selection Signal (DSS), where Primary indicates its preference to transmit or receive. Thereafter, </w:t>
      </w:r>
      <w:r w:rsidR="00CD5761">
        <w:rPr>
          <w:lang w:val="en-GB"/>
        </w:rPr>
        <w:t>source-destination</w:t>
      </w:r>
      <w:r>
        <w:rPr>
          <w:lang w:val="en-GB"/>
        </w:rPr>
        <w:t xml:space="preserve"> handshake </w:t>
      </w:r>
      <w:r w:rsidR="00CD5761">
        <w:rPr>
          <w:lang w:val="en-GB"/>
        </w:rPr>
        <w:t xml:space="preserve">signalling </w:t>
      </w:r>
      <w:r>
        <w:rPr>
          <w:lang w:val="en-GB"/>
        </w:rPr>
        <w:t>is performed for interference management as well as channel measurement.</w:t>
      </w:r>
      <w:r w:rsidR="001D2F8F">
        <w:rPr>
          <w:lang w:val="en-GB"/>
        </w:rPr>
        <w:t xml:space="preserve"> Specifically, once </w:t>
      </w:r>
      <w:r>
        <w:rPr>
          <w:lang w:val="en-GB"/>
        </w:rPr>
        <w:t xml:space="preserve">the direction of transmission has been indicated, the source of data transmission sends </w:t>
      </w:r>
      <w:r w:rsidR="00CD5761">
        <w:rPr>
          <w:lang w:val="en-GB"/>
        </w:rPr>
        <w:t>STS (Source Transmit Signal)</w:t>
      </w:r>
      <w:r>
        <w:rPr>
          <w:lang w:val="en-GB"/>
        </w:rPr>
        <w:t xml:space="preserve">, which may include Destination ID, duration of transmission, Reference Signal (RS) to enable channel measurement as well as rx-yielding at other sidelinks. On receiving </w:t>
      </w:r>
      <w:r w:rsidR="00CD5761">
        <w:rPr>
          <w:lang w:val="en-GB"/>
        </w:rPr>
        <w:t>STS</w:t>
      </w:r>
      <w:r>
        <w:rPr>
          <w:lang w:val="en-GB"/>
        </w:rPr>
        <w:t xml:space="preserve"> and not having to perform rx-yielding itself</w:t>
      </w:r>
      <w:r w:rsidR="00555A5C">
        <w:rPr>
          <w:lang w:val="en-GB"/>
        </w:rPr>
        <w:t>,</w:t>
      </w:r>
      <w:r w:rsidR="00223847">
        <w:rPr>
          <w:lang w:val="en-GB"/>
        </w:rPr>
        <w:t xml:space="preserve"> the d</w:t>
      </w:r>
      <w:r>
        <w:rPr>
          <w:lang w:val="en-GB"/>
        </w:rPr>
        <w:t xml:space="preserve">estination sends </w:t>
      </w:r>
      <w:r w:rsidR="00CD5761">
        <w:rPr>
          <w:lang w:val="en-GB"/>
        </w:rPr>
        <w:t>DRS (Destination Receive Signal)</w:t>
      </w:r>
      <w:r>
        <w:rPr>
          <w:lang w:val="en-GB"/>
        </w:rPr>
        <w:t xml:space="preserve">, which </w:t>
      </w:r>
      <w:r w:rsidR="001D2F8F">
        <w:rPr>
          <w:lang w:val="en-GB"/>
        </w:rPr>
        <w:t>may include</w:t>
      </w:r>
      <w:r>
        <w:rPr>
          <w:lang w:val="en-GB"/>
        </w:rPr>
        <w:t xml:space="preserve"> Source ID, duration of transmission, CQI derived from </w:t>
      </w:r>
      <w:r w:rsidR="00CD5761">
        <w:rPr>
          <w:lang w:val="en-GB"/>
        </w:rPr>
        <w:t>STS</w:t>
      </w:r>
      <w:r>
        <w:rPr>
          <w:lang w:val="en-GB"/>
        </w:rPr>
        <w:t xml:space="preserve"> RS, and its own R</w:t>
      </w:r>
      <w:r w:rsidR="009C1035">
        <w:rPr>
          <w:lang w:val="en-GB"/>
        </w:rPr>
        <w:t>S to enable tx-yielding by lower-priority</w:t>
      </w:r>
      <w:r>
        <w:rPr>
          <w:lang w:val="en-GB"/>
        </w:rPr>
        <w:t xml:space="preserve"> sidelink transmitters.</w:t>
      </w:r>
    </w:p>
    <w:p w14:paraId="51DAE413" w14:textId="10CDB9D1" w:rsidR="00E31586" w:rsidRDefault="00C7271F" w:rsidP="00E31586">
      <w:pPr>
        <w:rPr>
          <w:lang w:val="en-GB"/>
        </w:rPr>
      </w:pPr>
      <w:r>
        <w:rPr>
          <w:noProof/>
        </w:rPr>
        <mc:AlternateContent>
          <mc:Choice Requires="wpg">
            <w:drawing>
              <wp:anchor distT="0" distB="0" distL="114300" distR="114300" simplePos="0" relativeHeight="251646976" behindDoc="0" locked="0" layoutInCell="1" allowOverlap="1" wp14:anchorId="7DF83E1D" wp14:editId="2FD27F69">
                <wp:simplePos x="0" y="0"/>
                <wp:positionH relativeFrom="column">
                  <wp:posOffset>1059942</wp:posOffset>
                </wp:positionH>
                <wp:positionV relativeFrom="paragraph">
                  <wp:posOffset>110490</wp:posOffset>
                </wp:positionV>
                <wp:extent cx="3863662" cy="1341120"/>
                <wp:effectExtent l="0" t="0" r="22860" b="11430"/>
                <wp:wrapNone/>
                <wp:docPr id="16" name="Group 16"/>
                <wp:cNvGraphicFramePr/>
                <a:graphic xmlns:a="http://schemas.openxmlformats.org/drawingml/2006/main">
                  <a:graphicData uri="http://schemas.microsoft.com/office/word/2010/wordprocessingGroup">
                    <wpg:wgp>
                      <wpg:cNvGrpSpPr/>
                      <wpg:grpSpPr>
                        <a:xfrm>
                          <a:off x="0" y="0"/>
                          <a:ext cx="3863662" cy="1341120"/>
                          <a:chOff x="187682" y="0"/>
                          <a:chExt cx="2057317" cy="1306923"/>
                        </a:xfrm>
                      </wpg:grpSpPr>
                      <wps:wsp>
                        <wps:cNvPr id="17" name="Rectangle 17"/>
                        <wps:cNvSpPr/>
                        <wps:spPr bwMode="auto">
                          <a:xfrm>
                            <a:off x="301982" y="370"/>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19" name="Rectangle 19"/>
                        <wps:cNvSpPr/>
                        <wps:spPr bwMode="auto">
                          <a:xfrm>
                            <a:off x="378784" y="369"/>
                            <a:ext cx="114300" cy="1304705"/>
                          </a:xfrm>
                          <a:prstGeom prst="rect">
                            <a:avLst/>
                          </a:prstGeom>
                          <a:solidFill>
                            <a:srgbClr val="70CFEE">
                              <a:lumMod val="75000"/>
                            </a:srgbClr>
                          </a:solidFill>
                          <a:ln w="12700">
                            <a:solidFill>
                              <a:sysClr val="windowText" lastClr="000000"/>
                            </a:solidFill>
                            <a:headEnd type="oval"/>
                            <a:tailEnd type="oval"/>
                          </a:ln>
                          <a:extLst/>
                        </wps:spPr>
                        <wps:txbx>
                          <w:txbxContent>
                            <w:p w14:paraId="45273CD0" w14:textId="77777777" w:rsidR="007054E0" w:rsidRPr="00F25088" w:rsidRDefault="007054E0" w:rsidP="001D2F8F">
                              <w:pPr>
                                <w:pStyle w:val="NormalWeb"/>
                                <w:spacing w:before="0" w:beforeAutospacing="0" w:after="0" w:afterAutospacing="0"/>
                              </w:pPr>
                              <w:r w:rsidRPr="00F25088">
                                <w:rPr>
                                  <w:color w:val="000000" w:themeColor="text1"/>
                                  <w:kern w:val="24"/>
                                </w:rPr>
                                <w:t>DSS</w:t>
                              </w:r>
                            </w:p>
                          </w:txbxContent>
                        </wps:txbx>
                        <wps:bodyPr rtlCol="0" anchor="ctr"/>
                      </wps:wsp>
                      <wps:wsp>
                        <wps:cNvPr id="20" name="Rectangle 20"/>
                        <wps:cNvSpPr/>
                        <wps:spPr bwMode="auto">
                          <a:xfrm>
                            <a:off x="187682" y="368"/>
                            <a:ext cx="114300" cy="1304705"/>
                          </a:xfrm>
                          <a:prstGeom prst="rect">
                            <a:avLst/>
                          </a:prstGeom>
                          <a:solidFill>
                            <a:srgbClr val="92D050"/>
                          </a:solidFill>
                          <a:ln w="12700">
                            <a:solidFill>
                              <a:sysClr val="windowText" lastClr="000000"/>
                            </a:solidFill>
                            <a:headEnd type="oval"/>
                            <a:tailEnd type="oval"/>
                          </a:ln>
                          <a:extLst/>
                        </wps:spPr>
                        <wps:txbx>
                          <w:txbxContent>
                            <w:p w14:paraId="34637DF5" w14:textId="77777777" w:rsidR="007054E0" w:rsidRDefault="007054E0" w:rsidP="00C7271F">
                              <w:pPr>
                                <w:pStyle w:val="NormalWeb"/>
                                <w:spacing w:before="0" w:beforeAutospacing="0" w:after="0" w:afterAutospacing="0"/>
                                <w:jc w:val="center"/>
                              </w:pPr>
                              <w:r>
                                <w:t>DL</w:t>
                              </w:r>
                            </w:p>
                            <w:p w14:paraId="111B9782" w14:textId="67E3F7E5" w:rsidR="007054E0" w:rsidRDefault="007054E0" w:rsidP="00C7271F">
                              <w:pPr>
                                <w:pStyle w:val="NormalWeb"/>
                                <w:spacing w:before="0" w:beforeAutospacing="0" w:after="0" w:afterAutospacing="0"/>
                                <w:jc w:val="center"/>
                              </w:pPr>
                              <w:r>
                                <w:t xml:space="preserve">  </w:t>
                              </w:r>
                            </w:p>
                            <w:p w14:paraId="0D54C737" w14:textId="6A901431" w:rsidR="007054E0" w:rsidRDefault="007054E0" w:rsidP="00C7271F">
                              <w:pPr>
                                <w:pStyle w:val="NormalWeb"/>
                                <w:spacing w:before="0" w:beforeAutospacing="0" w:after="0" w:afterAutospacing="0"/>
                                <w:jc w:val="center"/>
                              </w:pPr>
                              <w:r>
                                <w:t>CTRL</w:t>
                              </w:r>
                            </w:p>
                          </w:txbxContent>
                        </wps:txbx>
                        <wps:bodyPr rtlCol="0" anchor="ctr"/>
                      </wps:wsp>
                      <wps:wsp>
                        <wps:cNvPr id="21" name="Rectangle 21"/>
                        <wps:cNvSpPr/>
                        <wps:spPr bwMode="auto">
                          <a:xfrm>
                            <a:off x="585730" y="0"/>
                            <a:ext cx="97854" cy="1305075"/>
                          </a:xfrm>
                          <a:prstGeom prst="rect">
                            <a:avLst/>
                          </a:prstGeom>
                          <a:solidFill>
                            <a:srgbClr val="70CFEE">
                              <a:lumMod val="75000"/>
                            </a:srgbClr>
                          </a:solidFill>
                          <a:ln w="12700">
                            <a:solidFill>
                              <a:sysClr val="windowText" lastClr="000000"/>
                            </a:solidFill>
                            <a:headEnd type="oval"/>
                            <a:tailEnd type="oval"/>
                          </a:ln>
                          <a:extLst/>
                        </wps:spPr>
                        <wps:txbx>
                          <w:txbxContent>
                            <w:p w14:paraId="086B3FAF" w14:textId="5575DC30" w:rsidR="007054E0" w:rsidRPr="00F25088" w:rsidRDefault="007054E0" w:rsidP="001D2F8F">
                              <w:pPr>
                                <w:pStyle w:val="NormalWeb"/>
                                <w:spacing w:before="0" w:beforeAutospacing="0" w:after="0" w:afterAutospacing="0"/>
                                <w:jc w:val="both"/>
                              </w:pPr>
                              <w:r>
                                <w:rPr>
                                  <w:color w:val="000000" w:themeColor="text1"/>
                                  <w:kern w:val="24"/>
                                </w:rPr>
                                <w:t>S</w:t>
                              </w:r>
                              <w:r w:rsidRPr="00F25088">
                                <w:rPr>
                                  <w:color w:val="000000" w:themeColor="text1"/>
                                  <w:kern w:val="24"/>
                                </w:rPr>
                                <w:t>TS</w:t>
                              </w:r>
                            </w:p>
                          </w:txbxContent>
                        </wps:txbx>
                        <wps:bodyPr rtlCol="0" anchor="ctr"/>
                      </wps:wsp>
                      <wps:wsp>
                        <wps:cNvPr id="23" name="Rectangle 23"/>
                        <wps:cNvSpPr/>
                        <wps:spPr bwMode="auto">
                          <a:xfrm>
                            <a:off x="760790" y="0"/>
                            <a:ext cx="114897" cy="1305073"/>
                          </a:xfrm>
                          <a:prstGeom prst="rect">
                            <a:avLst/>
                          </a:prstGeom>
                          <a:solidFill>
                            <a:srgbClr val="F15B35">
                              <a:lumMod val="60000"/>
                              <a:lumOff val="40000"/>
                            </a:srgbClr>
                          </a:solidFill>
                          <a:ln w="12700">
                            <a:solidFill>
                              <a:sysClr val="windowText" lastClr="000000"/>
                            </a:solidFill>
                            <a:headEnd type="oval"/>
                            <a:tailEnd type="oval"/>
                          </a:ln>
                          <a:extLst/>
                        </wps:spPr>
                        <wps:txbx>
                          <w:txbxContent>
                            <w:p w14:paraId="1576C09E" w14:textId="09D89DB4" w:rsidR="007054E0" w:rsidRPr="00F25088" w:rsidRDefault="007054E0" w:rsidP="001D2F8F">
                              <w:pPr>
                                <w:pStyle w:val="NormalWeb"/>
                                <w:spacing w:before="0" w:beforeAutospacing="0" w:after="0" w:afterAutospacing="0"/>
                                <w:jc w:val="both"/>
                              </w:pPr>
                              <w:r>
                                <w:rPr>
                                  <w:color w:val="000000" w:themeColor="text1"/>
                                  <w:kern w:val="24"/>
                                </w:rPr>
                                <w:t>DRS</w:t>
                              </w:r>
                            </w:p>
                          </w:txbxContent>
                        </wps:txbx>
                        <wps:bodyPr rtlCol="0" anchor="ctr"/>
                      </wps:wsp>
                      <wps:wsp>
                        <wps:cNvPr id="24" name="Rectangle 24"/>
                        <wps:cNvSpPr/>
                        <wps:spPr bwMode="auto">
                          <a:xfrm>
                            <a:off x="964313" y="368"/>
                            <a:ext cx="933112" cy="1304705"/>
                          </a:xfrm>
                          <a:prstGeom prst="rect">
                            <a:avLst/>
                          </a:prstGeom>
                          <a:solidFill>
                            <a:srgbClr val="FCB53B">
                              <a:lumMod val="60000"/>
                              <a:lumOff val="40000"/>
                            </a:srgbClr>
                          </a:solidFill>
                          <a:ln w="12700">
                            <a:solidFill>
                              <a:sysClr val="windowText" lastClr="000000"/>
                            </a:solidFill>
                            <a:headEnd type="oval"/>
                            <a:tailEnd type="oval"/>
                          </a:ln>
                          <a:extLst/>
                        </wps:spPr>
                        <wps:txbx>
                          <w:txbxContent>
                            <w:p w14:paraId="07C82F0A" w14:textId="77777777" w:rsidR="007054E0" w:rsidRPr="00F25088" w:rsidRDefault="007054E0" w:rsidP="00C7271F">
                              <w:pPr>
                                <w:pStyle w:val="NormalWeb"/>
                                <w:spacing w:before="0" w:beforeAutospacing="0" w:after="0" w:afterAutospacing="0"/>
                                <w:jc w:val="center"/>
                              </w:pPr>
                              <w:r w:rsidRPr="00F25088">
                                <w:rPr>
                                  <w:color w:val="000000" w:themeColor="text1"/>
                                  <w:kern w:val="24"/>
                                </w:rPr>
                                <w:t>PSSCH</w:t>
                              </w:r>
                            </w:p>
                          </w:txbxContent>
                        </wps:txbx>
                        <wps:bodyPr rtlCol="0" anchor="ctr"/>
                      </wps:wsp>
                      <wps:wsp>
                        <wps:cNvPr id="25" name="Rectangle 25"/>
                        <wps:cNvSpPr/>
                        <wps:spPr bwMode="auto">
                          <a:xfrm>
                            <a:off x="1954452" y="370"/>
                            <a:ext cx="119057" cy="1304705"/>
                          </a:xfrm>
                          <a:prstGeom prst="rect">
                            <a:avLst/>
                          </a:prstGeom>
                          <a:solidFill>
                            <a:sysClr val="windowText" lastClr="000000">
                              <a:lumMod val="65000"/>
                              <a:lumOff val="35000"/>
                            </a:sysClr>
                          </a:solidFill>
                          <a:ln w="12700">
                            <a:solidFill>
                              <a:sysClr val="windowText" lastClr="000000"/>
                            </a:solidFill>
                            <a:headEnd type="oval"/>
                            <a:tailEnd type="oval"/>
                          </a:ln>
                          <a:extLst/>
                        </wps:spPr>
                        <wps:txbx>
                          <w:txbxContent>
                            <w:p w14:paraId="25C14A9B" w14:textId="77777777" w:rsidR="007054E0" w:rsidRPr="00F25088" w:rsidRDefault="007054E0" w:rsidP="00C7271F">
                              <w:pPr>
                                <w:pStyle w:val="NormalWeb"/>
                                <w:spacing w:before="0" w:beforeAutospacing="0" w:after="0" w:afterAutospacing="0"/>
                                <w:jc w:val="center"/>
                              </w:pPr>
                              <w:r w:rsidRPr="00F25088">
                                <w:rPr>
                                  <w:color w:val="F2F2F2" w:themeColor="background1" w:themeShade="F2"/>
                                  <w:kern w:val="24"/>
                                </w:rPr>
                                <w:t>PSHICH</w:t>
                              </w:r>
                            </w:p>
                          </w:txbxContent>
                        </wps:txbx>
                        <wps:bodyPr rtlCol="0" anchor="ctr"/>
                      </wps:wsp>
                      <wps:wsp>
                        <wps:cNvPr id="26" name="Rectangle 26"/>
                        <wps:cNvSpPr/>
                        <wps:spPr bwMode="auto">
                          <a:xfrm>
                            <a:off x="2125942" y="2218"/>
                            <a:ext cx="119057" cy="1304705"/>
                          </a:xfrm>
                          <a:prstGeom prst="rect">
                            <a:avLst/>
                          </a:prstGeom>
                          <a:solidFill>
                            <a:srgbClr val="FFFF00"/>
                          </a:solidFill>
                          <a:ln w="12700">
                            <a:solidFill>
                              <a:sysClr val="windowText" lastClr="000000"/>
                            </a:solidFill>
                            <a:headEnd type="oval"/>
                            <a:tailEnd type="oval"/>
                          </a:ln>
                          <a:extLst/>
                        </wps:spPr>
                        <wps:txbx>
                          <w:txbxContent>
                            <w:p w14:paraId="65098C41" w14:textId="77777777" w:rsidR="007054E0" w:rsidRDefault="007054E0" w:rsidP="00C7271F">
                              <w:pPr>
                                <w:pStyle w:val="NormalWeb"/>
                                <w:spacing w:before="0" w:beforeAutospacing="0" w:after="0" w:afterAutospacing="0"/>
                                <w:jc w:val="center"/>
                              </w:pPr>
                              <w:r>
                                <w:t xml:space="preserve">UL  </w:t>
                              </w:r>
                            </w:p>
                            <w:p w14:paraId="260487DC" w14:textId="77777777" w:rsidR="007054E0" w:rsidRDefault="007054E0" w:rsidP="00C7271F">
                              <w:pPr>
                                <w:pStyle w:val="NormalWeb"/>
                                <w:spacing w:before="0" w:beforeAutospacing="0" w:after="0" w:afterAutospacing="0"/>
                                <w:jc w:val="center"/>
                              </w:pPr>
                            </w:p>
                            <w:p w14:paraId="0357EA17" w14:textId="3A5690FA" w:rsidR="007054E0" w:rsidRDefault="007054E0" w:rsidP="00C7271F">
                              <w:pPr>
                                <w:pStyle w:val="NormalWeb"/>
                                <w:spacing w:before="0" w:beforeAutospacing="0" w:after="0" w:afterAutospacing="0"/>
                                <w:jc w:val="center"/>
                              </w:pPr>
                              <w:r>
                                <w:t>CTRL</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DF83E1D" id="Group 16" o:spid="_x0000_s1209" style="position:absolute;margin-left:83.45pt;margin-top:8.7pt;width:304.25pt;height:105.6pt;z-index:251646976;mso-width-relative:margin;mso-height-relative:margin" coordorigin="1876" coordsize="20573,13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">
                <v:rect id="Rectangle 17" o:spid="_x0000_s1210" style="position:absolute;left:3019;top:3;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SaA78A&#10;AADbAAAADwAAAGRycy9kb3ducmV2LnhtbERPy6rCMBDdC/5DGMHdNdWFXqpRRCiKC/H63I7N2Bab&#10;SWmi1r+/EQR3czjPmcwaU4oH1a6wrKDfi0AQp1YXnCk47JOfXxDOI2ssLZOCFzmYTdutCcbaPvmP&#10;HjufiRDCLkYFufdVLKVLczLoerYiDtzV1gZ9gHUmdY3PEG5KOYiioTRYcGjIsaJFTultdzcKNmUy&#10;fJ2O9w2tabDlhM6X+XWpVLfTzMcgPDX+K/64VzrMH8H7l3CAn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BJoDvwAAANsAAAAPAAAAAAAAAAAAAAAAAJgCAABkcnMvZG93bnJl&#10;di54bWxQSwUGAAAAAAQABAD1AAAAhAMAAAAA&#10;" fillcolor="#f2f2f2" strokecolor="windowText" strokeweight="1pt">
                  <v:stroke dashstyle="dash" startarrow="oval" endarrow="oval"/>
                </v:rect>
                <v:rect id="Rectangle 19" o:spid="_x0000_s1211" style="position:absolute;left:3787;top:3;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0jc8EA&#10;AADbAAAADwAAAGRycy9kb3ducmV2LnhtbERPTWvCQBC9C/6HZYTedKPQ1EZXEUGwF8E0l9yG7JhE&#10;s7Mhu5q0v74rCL3N433OejuYRjyoc7VlBfNZBIK4sLrmUkH2fZguQTiPrLGxTAp+yMF2Mx6tMdG2&#10;5zM9Ul+KEMIuQQWV920ipSsqMuhmtiUO3MV2Bn2AXSl1h30IN41cRFEsDdYcGipsaV9RcUvvRkG/&#10;jPvf/JLLa/Tx1dTt+4l8Rkq9TYbdCoSnwf+LX+6jDvM/4flLO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dI3PBAAAA2wAAAA8AAAAAAAAAAAAAAAAAmAIAAGRycy9kb3du&#10;cmV2LnhtbFBLBQYAAAAABAAEAPUAAACGAwAAAAA=&#10;" fillcolor="#22b5e5" strokecolor="windowText" strokeweight="1pt">
                  <v:stroke startarrow="oval" endarrow="oval"/>
                  <v:textbox>
                    <w:txbxContent>
                      <w:p w14:paraId="45273CD0" w14:textId="77777777" w:rsidR="007054E0" w:rsidRPr="00F25088" w:rsidRDefault="007054E0" w:rsidP="001D2F8F">
                        <w:pPr>
                          <w:pStyle w:val="NormalWeb"/>
                          <w:spacing w:before="0" w:beforeAutospacing="0" w:after="0" w:afterAutospacing="0"/>
                        </w:pPr>
                        <w:r w:rsidRPr="00F25088">
                          <w:rPr>
                            <w:color w:val="000000" w:themeColor="text1"/>
                            <w:kern w:val="24"/>
                          </w:rPr>
                          <w:t>DSS</w:t>
                        </w:r>
                      </w:p>
                    </w:txbxContent>
                  </v:textbox>
                </v:rect>
                <v:rect id="Rectangle 20" o:spid="_x0000_s1212" style="position:absolute;left:1876;top:3;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WmfbsA&#10;AADbAAAADwAAAGRycy9kb3ducmV2LnhtbERPuwrCMBTdBf8hXMHNpjqIVqOIIrj6QHS7NNe22NyE&#10;Jtb692YQHA/nvVx3phYtNb6yrGCcpCCIc6srLhRczvvRDIQPyBpry6TgQx7Wq35viZm2bz5SewqF&#10;iCHsM1RQhuAyKX1ekkGfWEccuYdtDIYIm0LqBt8x3NRykqZTabDi2FCio21J+fP0MgoOxQ2re63n&#10;NG2fV887d9Vbp9Rw0G0WIAJ14S/+uQ9awSSuj1/iD5Cr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j1pn27AAAA2wAAAA8AAAAAAAAAAAAAAAAAmAIAAGRycy9kb3ducmV2Lnht&#10;bFBLBQYAAAAABAAEAPUAAACAAwAAAAA=&#10;" fillcolor="#92d050" strokecolor="windowText" strokeweight="1pt">
                  <v:stroke startarrow="oval" endarrow="oval"/>
                  <v:textbox>
                    <w:txbxContent>
                      <w:p w14:paraId="34637DF5" w14:textId="77777777" w:rsidR="007054E0" w:rsidRDefault="007054E0" w:rsidP="00C7271F">
                        <w:pPr>
                          <w:pStyle w:val="NormalWeb"/>
                          <w:spacing w:before="0" w:beforeAutospacing="0" w:after="0" w:afterAutospacing="0"/>
                          <w:jc w:val="center"/>
                        </w:pPr>
                        <w:r>
                          <w:t>DL</w:t>
                        </w:r>
                      </w:p>
                      <w:p w14:paraId="111B9782" w14:textId="67E3F7E5" w:rsidR="007054E0" w:rsidRDefault="007054E0" w:rsidP="00C7271F">
                        <w:pPr>
                          <w:pStyle w:val="NormalWeb"/>
                          <w:spacing w:before="0" w:beforeAutospacing="0" w:after="0" w:afterAutospacing="0"/>
                          <w:jc w:val="center"/>
                        </w:pPr>
                        <w:r>
                          <w:t xml:space="preserve">  </w:t>
                        </w:r>
                      </w:p>
                      <w:p w14:paraId="0D54C737" w14:textId="6A901431" w:rsidR="007054E0" w:rsidRDefault="007054E0" w:rsidP="00C7271F">
                        <w:pPr>
                          <w:pStyle w:val="NormalWeb"/>
                          <w:spacing w:before="0" w:beforeAutospacing="0" w:after="0" w:afterAutospacing="0"/>
                          <w:jc w:val="center"/>
                        </w:pPr>
                        <w:r>
                          <w:t>CTRL</w:t>
                        </w:r>
                      </w:p>
                    </w:txbxContent>
                  </v:textbox>
                </v:rect>
                <v:rect id="Rectangle 21" o:spid="_x0000_s1213" style="position:absolute;left:5857;width:978;height:13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flyMAA&#10;AADbAAAADwAAAGRycy9kb3ducmV2LnhtbESPSwvCMBCE74L/IazgTVMFH1SjiCDoRfBx8bY0a1tt&#10;NqWJtvrrjSB4HGbmG2a+bEwhnlS53LKCQT8CQZxYnXOq4Hza9KYgnEfWWFgmBS9ysFy0W3OMta35&#10;QM+jT0WAsItRQeZ9GUvpkowMur4tiYN3tZVBH2SVSl1hHeCmkMMoGkuDOYeFDEtaZ5Tcjw+joJ6O&#10;6/flepG3aLIr8nK0J38mpbqdZjUD4anx//CvvdUKhgP4fgk/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flyMAAAADbAAAADwAAAAAAAAAAAAAAAACYAgAAZHJzL2Rvd25y&#10;ZXYueG1sUEsFBgAAAAAEAAQA9QAAAIUDAAAAAA==&#10;" fillcolor="#22b5e5" strokecolor="windowText" strokeweight="1pt">
                  <v:stroke startarrow="oval" endarrow="oval"/>
                  <v:textbox>
                    <w:txbxContent>
                      <w:p w14:paraId="086B3FAF" w14:textId="5575DC30" w:rsidR="007054E0" w:rsidRPr="00F25088" w:rsidRDefault="007054E0" w:rsidP="001D2F8F">
                        <w:pPr>
                          <w:pStyle w:val="NormalWeb"/>
                          <w:spacing w:before="0" w:beforeAutospacing="0" w:after="0" w:afterAutospacing="0"/>
                          <w:jc w:val="both"/>
                        </w:pPr>
                        <w:r>
                          <w:rPr>
                            <w:color w:val="000000" w:themeColor="text1"/>
                            <w:kern w:val="24"/>
                          </w:rPr>
                          <w:t>S</w:t>
                        </w:r>
                        <w:r w:rsidRPr="00F25088">
                          <w:rPr>
                            <w:color w:val="000000" w:themeColor="text1"/>
                            <w:kern w:val="24"/>
                          </w:rPr>
                          <w:t>TS</w:t>
                        </w:r>
                      </w:p>
                    </w:txbxContent>
                  </v:textbox>
                </v:rect>
                <v:rect id="Rectangle 23" o:spid="_x0000_s1214" style="position:absolute;left:7607;width:1149;height:13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e1h8UA&#10;AADbAAAADwAAAGRycy9kb3ducmV2LnhtbESPQUvDQBSE70L/w/IEL8FujFokZltKqSC9GbW9PrLP&#10;bEj2bdxd29Rf7wqCx2FmvmGq1WQHcSQfOscKbuY5COLG6Y5bBW+vT9cPIEJE1jg4JgVnCrBazi4q&#10;LLU78Qsd69iKBOFQogIT41hKGRpDFsPcjcTJ+3DeYkzSt1J7PCW4HWSR5wtpseO0YHCkjaGmr7+s&#10;guyu6d/9rv7OP7fZYbG732fmXCh1dTmtH0FEmuJ/+K/9rBUUt/D7Jf0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B7WHxQAAANsAAAAPAAAAAAAAAAAAAAAAAJgCAABkcnMv&#10;ZG93bnJldi54bWxQSwUGAAAAAAQABAD1AAAAigMAAAAA&#10;" fillcolor="#f79d86" strokecolor="windowText" strokeweight="1pt">
                  <v:stroke startarrow="oval" endarrow="oval"/>
                  <v:textbox>
                    <w:txbxContent>
                      <w:p w14:paraId="1576C09E" w14:textId="09D89DB4" w:rsidR="007054E0" w:rsidRPr="00F25088" w:rsidRDefault="007054E0" w:rsidP="001D2F8F">
                        <w:pPr>
                          <w:pStyle w:val="NormalWeb"/>
                          <w:spacing w:before="0" w:beforeAutospacing="0" w:after="0" w:afterAutospacing="0"/>
                          <w:jc w:val="both"/>
                        </w:pPr>
                        <w:r>
                          <w:rPr>
                            <w:color w:val="000000" w:themeColor="text1"/>
                            <w:kern w:val="24"/>
                          </w:rPr>
                          <w:t>DRS</w:t>
                        </w:r>
                      </w:p>
                    </w:txbxContent>
                  </v:textbox>
                </v:rect>
                <v:rect id="Rectangle 24" o:spid="_x0000_s1215" style="position:absolute;left:9643;top:3;width:9331;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PAT8MA&#10;AADbAAAADwAAAGRycy9kb3ducmV2LnhtbESPQWsCMRSE70L/Q3gFb5qtiMjWKEUoSIvQrr309rp5&#10;JqublyVJ3fXfNwXB4zAz3zCrzeBacaEQG88KnqYFCOLa64aNgq/D62QJIiZkja1nUnClCJv1w2iF&#10;pfY9f9KlSkZkCMcSFdiUulLKWFtyGKe+I87e0QeHKctgpA7YZ7hr5awoFtJhw3nBYkdbS/W5+nUK&#10;wv7tZ8fmu+637Jand/uxqM5GqfHj8PIMItGQ7uFbe6cVzObw/yX/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PAT8MAAADbAAAADwAAAAAAAAAAAAAAAACYAgAAZHJzL2Rv&#10;d25yZXYueG1sUEsFBgAAAAAEAAQA9QAAAIgDAAAAAA==&#10;" fillcolor="#fdd389" strokecolor="windowText" strokeweight="1pt">
                  <v:stroke startarrow="oval" endarrow="oval"/>
                  <v:textbox>
                    <w:txbxContent>
                      <w:p w14:paraId="07C82F0A" w14:textId="77777777" w:rsidR="007054E0" w:rsidRPr="00F25088" w:rsidRDefault="007054E0" w:rsidP="00C7271F">
                        <w:pPr>
                          <w:pStyle w:val="NormalWeb"/>
                          <w:spacing w:before="0" w:beforeAutospacing="0" w:after="0" w:afterAutospacing="0"/>
                          <w:jc w:val="center"/>
                        </w:pPr>
                        <w:r w:rsidRPr="00F25088">
                          <w:rPr>
                            <w:color w:val="000000" w:themeColor="text1"/>
                            <w:kern w:val="24"/>
                          </w:rPr>
                          <w:t>PSSCH</w:t>
                        </w:r>
                      </w:p>
                    </w:txbxContent>
                  </v:textbox>
                </v:rect>
                <v:rect id="Rectangle 25" o:spid="_x0000_s1216" style="position:absolute;left:19544;top:3;width:1191;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p29cQA&#10;AADbAAAADwAAAGRycy9kb3ducmV2LnhtbESPQWvCQBSE74L/YXmCF9GNorakrmKLYjyaCl4f2dck&#10;Nfs2ZFeN/vpuQfA4zMw3zGLVmkpcqXGlZQXjUQSCOLO65FzB8Xs7fAfhPLLGyjIpuJOD1bLbWWCs&#10;7Y0PdE19LgKEXYwKCu/rWEqXFWTQjWxNHLwf2xj0QTa51A3eAtxUchJFc2mw5LBQYE1fBWXn9GIU&#10;bAaPt+SkP38P0eaR8G5frk/TVKl+r11/gPDU+lf42U60gskM/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dvXEAAAA2wAAAA8AAAAAAAAAAAAAAAAAmAIAAGRycy9k&#10;b3ducmV2LnhtbFBLBQYAAAAABAAEAPUAAACJAwAAAAA=&#10;" fillcolor="#595959" strokecolor="windowText" strokeweight="1pt">
                  <v:stroke startarrow="oval" endarrow="oval"/>
                  <v:textbox>
                    <w:txbxContent>
                      <w:p w14:paraId="25C14A9B" w14:textId="77777777" w:rsidR="007054E0" w:rsidRPr="00F25088" w:rsidRDefault="007054E0" w:rsidP="00C7271F">
                        <w:pPr>
                          <w:pStyle w:val="NormalWeb"/>
                          <w:spacing w:before="0" w:beforeAutospacing="0" w:after="0" w:afterAutospacing="0"/>
                          <w:jc w:val="center"/>
                        </w:pPr>
                        <w:r w:rsidRPr="00F25088">
                          <w:rPr>
                            <w:color w:val="F2F2F2" w:themeColor="background1" w:themeShade="F2"/>
                            <w:kern w:val="24"/>
                          </w:rPr>
                          <w:t>PSHICH</w:t>
                        </w:r>
                      </w:p>
                    </w:txbxContent>
                  </v:textbox>
                </v:rect>
                <v:rect id="Rectangle 26" o:spid="_x0000_s1217" style="position:absolute;left:21259;top:22;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BFHcQA&#10;AADbAAAADwAAAGRycy9kb3ducmV2LnhtbESPQWvCQBSE7wX/w/IEb3VTodJGNyEqRY81rYi3R/aZ&#10;hGbfxuwa47/vCoUeh5n5hlmmg2lET52rLSt4mUYgiAuray4VfH99PL+BcB5ZY2OZFNzJQZqMnpYY&#10;a3vjPfW5L0WAsItRQeV9G0vpiooMuqltiYN3tp1BH2RXSt3hLcBNI2dRNJcGaw4LFba0rqj4ya9G&#10;wan/lPIQXbZDlr0fm+P9Nd+sWqUm4yFbgPA0+P/wX3unFczm8PgSf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ARR3EAAAA2wAAAA8AAAAAAAAAAAAAAAAAmAIAAGRycy9k&#10;b3ducmV2LnhtbFBLBQYAAAAABAAEAPUAAACJAwAAAAA=&#10;" fillcolor="yellow" strokecolor="windowText" strokeweight="1pt">
                  <v:stroke startarrow="oval" endarrow="oval"/>
                  <v:textbox>
                    <w:txbxContent>
                      <w:p w14:paraId="65098C41" w14:textId="77777777" w:rsidR="007054E0" w:rsidRDefault="007054E0" w:rsidP="00C7271F">
                        <w:pPr>
                          <w:pStyle w:val="NormalWeb"/>
                          <w:spacing w:before="0" w:beforeAutospacing="0" w:after="0" w:afterAutospacing="0"/>
                          <w:jc w:val="center"/>
                        </w:pPr>
                        <w:r>
                          <w:t xml:space="preserve">UL  </w:t>
                        </w:r>
                      </w:p>
                      <w:p w14:paraId="260487DC" w14:textId="77777777" w:rsidR="007054E0" w:rsidRDefault="007054E0" w:rsidP="00C7271F">
                        <w:pPr>
                          <w:pStyle w:val="NormalWeb"/>
                          <w:spacing w:before="0" w:beforeAutospacing="0" w:after="0" w:afterAutospacing="0"/>
                          <w:jc w:val="center"/>
                        </w:pPr>
                      </w:p>
                      <w:p w14:paraId="0357EA17" w14:textId="3A5690FA" w:rsidR="007054E0" w:rsidRDefault="007054E0" w:rsidP="00C7271F">
                        <w:pPr>
                          <w:pStyle w:val="NormalWeb"/>
                          <w:spacing w:before="0" w:beforeAutospacing="0" w:after="0" w:afterAutospacing="0"/>
                          <w:jc w:val="center"/>
                        </w:pPr>
                        <w:r>
                          <w:t>CTRL</w:t>
                        </w:r>
                      </w:p>
                    </w:txbxContent>
                  </v:textbox>
                </v:rect>
              </v:group>
            </w:pict>
          </mc:Fallback>
        </mc:AlternateContent>
      </w:r>
      <w:r w:rsidR="00E31586">
        <w:rPr>
          <w:lang w:val="en-GB"/>
        </w:rPr>
        <w:t xml:space="preserve"> </w:t>
      </w:r>
    </w:p>
    <w:p w14:paraId="1B5CAA0E" w14:textId="556C8564" w:rsidR="00E31586" w:rsidRDefault="00E31586" w:rsidP="00C7271F">
      <w:pPr>
        <w:jc w:val="both"/>
        <w:rPr>
          <w:lang w:val="en-GB"/>
        </w:rPr>
      </w:pPr>
      <w:r>
        <w:rPr>
          <w:lang w:val="en-GB"/>
        </w:rPr>
        <w:t xml:space="preserve"> </w:t>
      </w:r>
    </w:p>
    <w:p w14:paraId="011CAD82" w14:textId="4CF4A138" w:rsidR="00E31586" w:rsidRPr="00E31586" w:rsidRDefault="00E31586" w:rsidP="00E31586">
      <w:pPr>
        <w:rPr>
          <w:lang w:val="en-GB"/>
        </w:rPr>
      </w:pPr>
      <w:r>
        <w:rPr>
          <w:lang w:val="en-GB"/>
        </w:rPr>
        <w:t xml:space="preserve"> </w:t>
      </w:r>
    </w:p>
    <w:p w14:paraId="277A4712" w14:textId="77777777" w:rsidR="00E31586" w:rsidRDefault="00E31586" w:rsidP="00A84A75">
      <w:pPr>
        <w:rPr>
          <w:lang w:val="en-GB"/>
        </w:rPr>
      </w:pPr>
    </w:p>
    <w:p w14:paraId="35016DE0" w14:textId="77777777" w:rsidR="00E31586" w:rsidRDefault="00E31586" w:rsidP="00A84A75">
      <w:pPr>
        <w:rPr>
          <w:lang w:val="en-GB"/>
        </w:rPr>
      </w:pPr>
    </w:p>
    <w:p w14:paraId="76A78E4F" w14:textId="77777777" w:rsidR="00E31586" w:rsidRDefault="00E31586" w:rsidP="00A84A75">
      <w:pPr>
        <w:rPr>
          <w:lang w:val="en-GB"/>
        </w:rPr>
      </w:pPr>
    </w:p>
    <w:p w14:paraId="6198E128" w14:textId="74A18B99" w:rsidR="00421EC6" w:rsidRDefault="006A14A5" w:rsidP="00421EC6">
      <w:pPr>
        <w:jc w:val="center"/>
        <w:rPr>
          <w:lang w:val="en-GB"/>
        </w:rPr>
      </w:pPr>
      <w:r>
        <w:rPr>
          <w:b/>
          <w:lang w:val="en-GB"/>
        </w:rPr>
        <w:t xml:space="preserve">Figure </w:t>
      </w:r>
      <w:r w:rsidR="005B707C">
        <w:rPr>
          <w:b/>
        </w:rPr>
        <w:t>11</w:t>
      </w:r>
      <w:r w:rsidR="00F25088">
        <w:rPr>
          <w:b/>
          <w:lang w:val="en-GB"/>
        </w:rPr>
        <w:t>.</w:t>
      </w:r>
      <w:r w:rsidR="00421EC6" w:rsidRPr="008313EE">
        <w:rPr>
          <w:b/>
          <w:lang w:val="en-GB"/>
        </w:rPr>
        <w:t xml:space="preserve"> </w:t>
      </w:r>
      <w:r w:rsidR="00F25088">
        <w:rPr>
          <w:b/>
          <w:lang w:val="en-GB"/>
        </w:rPr>
        <w:t>Sidelin</w:t>
      </w:r>
      <w:r w:rsidR="00895AA1">
        <w:rPr>
          <w:b/>
          <w:lang w:val="en-GB"/>
        </w:rPr>
        <w:t>k u</w:t>
      </w:r>
      <w:r w:rsidR="00F25088">
        <w:rPr>
          <w:b/>
          <w:lang w:val="en-GB"/>
        </w:rPr>
        <w:t xml:space="preserve">nicast </w:t>
      </w:r>
      <w:r w:rsidR="00895AA1">
        <w:rPr>
          <w:b/>
          <w:lang w:val="en-GB"/>
        </w:rPr>
        <w:t>frame s</w:t>
      </w:r>
      <w:r w:rsidR="00F25088">
        <w:rPr>
          <w:b/>
          <w:lang w:val="en-GB"/>
        </w:rPr>
        <w:t>tructure</w:t>
      </w:r>
    </w:p>
    <w:p w14:paraId="76FB2C82" w14:textId="5E14AC8D" w:rsidR="00EF31F0" w:rsidRDefault="001D2F8F" w:rsidP="00A84A75">
      <w:pPr>
        <w:rPr>
          <w:lang w:val="en-GB"/>
        </w:rPr>
      </w:pPr>
      <w:r>
        <w:rPr>
          <w:lang w:val="en-GB"/>
        </w:rPr>
        <w:t xml:space="preserve">On successful </w:t>
      </w:r>
      <w:r w:rsidR="00CD5761">
        <w:rPr>
          <w:lang w:val="en-GB"/>
        </w:rPr>
        <w:t>STS</w:t>
      </w:r>
      <w:r>
        <w:rPr>
          <w:lang w:val="en-GB"/>
        </w:rPr>
        <w:t>-</w:t>
      </w:r>
      <w:r w:rsidR="00CD5761">
        <w:rPr>
          <w:lang w:val="en-GB"/>
        </w:rPr>
        <w:t>DRS</w:t>
      </w:r>
      <w:r>
        <w:rPr>
          <w:lang w:val="en-GB"/>
        </w:rPr>
        <w:t xml:space="preserve"> hands</w:t>
      </w:r>
      <w:r w:rsidR="00165A42">
        <w:rPr>
          <w:lang w:val="en-GB"/>
        </w:rPr>
        <w:t>hake, the source transmits data</w:t>
      </w:r>
      <w:r w:rsidR="00EF31F0">
        <w:rPr>
          <w:lang w:val="en-GB"/>
        </w:rPr>
        <w:t xml:space="preserve">. This is followed by the destination sending the </w:t>
      </w:r>
      <w:r w:rsidR="00165A42">
        <w:rPr>
          <w:lang w:val="en-GB"/>
        </w:rPr>
        <w:t>HARQ indicator</w:t>
      </w:r>
      <w:r w:rsidR="00EF31F0">
        <w:rPr>
          <w:lang w:val="en-GB"/>
        </w:rPr>
        <w:t xml:space="preserve"> depending on the state of reception</w:t>
      </w:r>
      <w:r w:rsidR="00165A42">
        <w:rPr>
          <w:lang w:val="en-GB"/>
        </w:rPr>
        <w:t>. Adequate gap</w:t>
      </w:r>
      <w:r w:rsidR="0066386C">
        <w:rPr>
          <w:lang w:val="en-GB"/>
        </w:rPr>
        <w:t>s are included</w:t>
      </w:r>
      <w:r w:rsidR="00165A42">
        <w:rPr>
          <w:lang w:val="en-GB"/>
        </w:rPr>
        <w:t xml:space="preserve"> to allow for rx-tx switch.</w:t>
      </w:r>
    </w:p>
    <w:p w14:paraId="1B567DEC" w14:textId="29FCE6F5" w:rsidR="00FE1EC0" w:rsidRDefault="00FE1EC0" w:rsidP="00A84A75">
      <w:pPr>
        <w:rPr>
          <w:lang w:val="en-GB"/>
        </w:rPr>
      </w:pPr>
      <w:bookmarkStart w:id="10" w:name="f"/>
      <w:r>
        <w:rPr>
          <w:b/>
          <w:u w:val="single"/>
          <w:lang w:val="en-GB"/>
        </w:rPr>
        <w:lastRenderedPageBreak/>
        <w:t xml:space="preserve">Proposal </w:t>
      </w:r>
      <w:r w:rsidR="00014761">
        <w:rPr>
          <w:b/>
          <w:u w:val="single"/>
          <w:lang w:val="en-GB"/>
        </w:rPr>
        <w:t>6</w:t>
      </w:r>
      <w:r w:rsidRPr="00097675">
        <w:rPr>
          <w:b/>
          <w:u w:val="single"/>
          <w:lang w:val="en-GB"/>
        </w:rPr>
        <w:t>.</w:t>
      </w:r>
      <w:r w:rsidRPr="00FE1EC0">
        <w:rPr>
          <w:lang w:val="en-GB"/>
        </w:rPr>
        <w:t xml:space="preserve"> </w:t>
      </w:r>
      <w:r w:rsidR="00806653">
        <w:rPr>
          <w:lang w:val="en-GB"/>
        </w:rPr>
        <w:t>Advanced frame structures</w:t>
      </w:r>
      <w:r>
        <w:rPr>
          <w:lang w:val="en-GB"/>
        </w:rPr>
        <w:t xml:space="preserve"> should allow adequate handshake </w:t>
      </w:r>
      <w:r w:rsidR="002B39E3">
        <w:rPr>
          <w:lang w:val="en-GB"/>
        </w:rPr>
        <w:t>signaling</w:t>
      </w:r>
      <w:r>
        <w:rPr>
          <w:lang w:val="en-GB"/>
        </w:rPr>
        <w:t xml:space="preserve"> between sidelink devices to enable sidelink unicast services.</w:t>
      </w:r>
    </w:p>
    <w:bookmarkEnd w:id="10"/>
    <w:p w14:paraId="1EB6A985" w14:textId="77777777" w:rsidR="00EF31F0" w:rsidRDefault="00EF31F0" w:rsidP="00EF31F0">
      <w:pPr>
        <w:pStyle w:val="Heading2"/>
      </w:pPr>
      <w:r>
        <w:t>Sidelink Broadcast Frame Structure</w:t>
      </w:r>
    </w:p>
    <w:p w14:paraId="5EC540FA" w14:textId="4FB50EDF" w:rsidR="00EF31F0" w:rsidRDefault="00C62414" w:rsidP="00EF31F0">
      <w:pPr>
        <w:rPr>
          <w:lang w:val="en-GB"/>
        </w:rPr>
      </w:pPr>
      <w:r>
        <w:rPr>
          <w:noProof/>
        </w:rPr>
        <mc:AlternateContent>
          <mc:Choice Requires="wpg">
            <w:drawing>
              <wp:anchor distT="0" distB="0" distL="114300" distR="114300" simplePos="0" relativeHeight="251649024" behindDoc="0" locked="0" layoutInCell="1" allowOverlap="1" wp14:anchorId="490DE3C3" wp14:editId="0F130685">
                <wp:simplePos x="0" y="0"/>
                <wp:positionH relativeFrom="column">
                  <wp:posOffset>170815</wp:posOffset>
                </wp:positionH>
                <wp:positionV relativeFrom="paragraph">
                  <wp:posOffset>381000</wp:posOffset>
                </wp:positionV>
                <wp:extent cx="2761488" cy="1218086"/>
                <wp:effectExtent l="0" t="0" r="20320" b="20320"/>
                <wp:wrapNone/>
                <wp:docPr id="29" name="Group 29"/>
                <wp:cNvGraphicFramePr/>
                <a:graphic xmlns:a="http://schemas.openxmlformats.org/drawingml/2006/main">
                  <a:graphicData uri="http://schemas.microsoft.com/office/word/2010/wordprocessingGroup">
                    <wpg:wgp>
                      <wpg:cNvGrpSpPr/>
                      <wpg:grpSpPr>
                        <a:xfrm>
                          <a:off x="0" y="0"/>
                          <a:ext cx="2761488" cy="1218086"/>
                          <a:chOff x="172522" y="-5376"/>
                          <a:chExt cx="2057317" cy="1314333"/>
                        </a:xfrm>
                      </wpg:grpSpPr>
                      <wps:wsp>
                        <wps:cNvPr id="30" name="Rectangle 30"/>
                        <wps:cNvSpPr/>
                        <wps:spPr bwMode="auto">
                          <a:xfrm>
                            <a:off x="286822" y="2404"/>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31" name="Rectangle 31"/>
                        <wps:cNvSpPr/>
                        <wps:spPr bwMode="auto">
                          <a:xfrm>
                            <a:off x="379683" y="-5376"/>
                            <a:ext cx="97681" cy="1304705"/>
                          </a:xfrm>
                          <a:prstGeom prst="rect">
                            <a:avLst/>
                          </a:prstGeom>
                          <a:solidFill>
                            <a:srgbClr val="70CFEE">
                              <a:lumMod val="75000"/>
                            </a:srgbClr>
                          </a:solidFill>
                          <a:ln w="12700">
                            <a:solidFill>
                              <a:sysClr val="windowText" lastClr="000000"/>
                            </a:solidFill>
                            <a:headEnd type="oval"/>
                            <a:tailEnd type="oval"/>
                          </a:ln>
                          <a:extLst/>
                        </wps:spPr>
                        <wps:txbx>
                          <w:txbxContent>
                            <w:p w14:paraId="01A1D929" w14:textId="502C7C48" w:rsidR="007054E0" w:rsidRPr="00EF31F0" w:rsidRDefault="007054E0" w:rsidP="00EF31F0">
                              <w:pPr>
                                <w:pStyle w:val="NormalWeb"/>
                                <w:spacing w:before="0" w:beforeAutospacing="0" w:after="0" w:afterAutospacing="0"/>
                                <w:rPr>
                                  <w:sz w:val="36"/>
                                  <w:szCs w:val="36"/>
                                </w:rPr>
                              </w:pPr>
                            </w:p>
                          </w:txbxContent>
                        </wps:txbx>
                        <wps:bodyPr rtlCol="0" anchor="ctr"/>
                      </wps:wsp>
                      <wps:wsp>
                        <wps:cNvPr id="32" name="Rectangle 32"/>
                        <wps:cNvSpPr/>
                        <wps:spPr bwMode="auto">
                          <a:xfrm>
                            <a:off x="172522" y="2402"/>
                            <a:ext cx="114300" cy="1304705"/>
                          </a:xfrm>
                          <a:prstGeom prst="rect">
                            <a:avLst/>
                          </a:prstGeom>
                          <a:solidFill>
                            <a:srgbClr val="92D050"/>
                          </a:solidFill>
                          <a:ln w="12700">
                            <a:solidFill>
                              <a:sysClr val="windowText" lastClr="000000"/>
                            </a:solidFill>
                            <a:headEnd type="oval"/>
                            <a:tailEnd type="oval"/>
                          </a:ln>
                          <a:extLst/>
                        </wps:spPr>
                        <wps:txbx>
                          <w:txbxContent>
                            <w:p w14:paraId="67B9794A" w14:textId="4C5C90D6" w:rsidR="007054E0" w:rsidRDefault="007054E0" w:rsidP="00EF31F0">
                              <w:pPr>
                                <w:pStyle w:val="NormalWeb"/>
                                <w:spacing w:before="0" w:beforeAutospacing="0" w:after="0" w:afterAutospacing="0"/>
                              </w:pPr>
                            </w:p>
                          </w:txbxContent>
                        </wps:txbx>
                        <wps:bodyPr rtlCol="0" anchor="ctr"/>
                      </wps:wsp>
                      <wps:wsp>
                        <wps:cNvPr id="33" name="Rectangle 33"/>
                        <wps:cNvSpPr/>
                        <wps:spPr bwMode="auto">
                          <a:xfrm>
                            <a:off x="474988" y="0"/>
                            <a:ext cx="1558776" cy="1307109"/>
                          </a:xfrm>
                          <a:prstGeom prst="rect">
                            <a:avLst/>
                          </a:prstGeom>
                          <a:solidFill>
                            <a:srgbClr val="FCB53B">
                              <a:lumMod val="60000"/>
                              <a:lumOff val="40000"/>
                            </a:srgbClr>
                          </a:solidFill>
                          <a:ln w="12700">
                            <a:solidFill>
                              <a:sysClr val="windowText" lastClr="000000"/>
                            </a:solidFill>
                            <a:headEnd type="oval"/>
                            <a:tailEnd type="oval"/>
                          </a:ln>
                          <a:extLst/>
                        </wps:spPr>
                        <wps:txbx>
                          <w:txbxContent>
                            <w:p w14:paraId="284FC649" w14:textId="77777777" w:rsidR="007054E0" w:rsidRPr="00F25088" w:rsidRDefault="007054E0" w:rsidP="00EF31F0">
                              <w:pPr>
                                <w:pStyle w:val="NormalWeb"/>
                                <w:spacing w:before="0" w:beforeAutospacing="0" w:after="0" w:afterAutospacing="0"/>
                                <w:jc w:val="center"/>
                              </w:pPr>
                              <w:r w:rsidRPr="00F25088">
                                <w:rPr>
                                  <w:color w:val="000000" w:themeColor="text1"/>
                                  <w:kern w:val="24"/>
                                </w:rPr>
                                <w:t>PSBCH</w:t>
                              </w:r>
                            </w:p>
                          </w:txbxContent>
                        </wps:txbx>
                        <wps:bodyPr rtlCol="0" anchor="ctr"/>
                      </wps:wsp>
                      <wps:wsp>
                        <wps:cNvPr id="34" name="Rectangle 34"/>
                        <wps:cNvSpPr/>
                        <wps:spPr bwMode="auto">
                          <a:xfrm>
                            <a:off x="2110782" y="0"/>
                            <a:ext cx="119057" cy="1308957"/>
                          </a:xfrm>
                          <a:prstGeom prst="rect">
                            <a:avLst/>
                          </a:prstGeom>
                          <a:solidFill>
                            <a:srgbClr val="FFFF00"/>
                          </a:solidFill>
                          <a:ln w="12700">
                            <a:solidFill>
                              <a:sysClr val="windowText" lastClr="000000"/>
                            </a:solidFill>
                            <a:headEnd type="oval"/>
                            <a:tailEnd type="oval"/>
                          </a:ln>
                          <a:extLst/>
                        </wps:spPr>
                        <wps:txbx>
                          <w:txbxContent>
                            <w:p w14:paraId="3B139213" w14:textId="162D4E04" w:rsidR="007054E0" w:rsidRDefault="007054E0" w:rsidP="00EF31F0">
                              <w:pPr>
                                <w:pStyle w:val="NormalWeb"/>
                                <w:spacing w:before="0" w:beforeAutospacing="0" w:after="0" w:afterAutospacing="0"/>
                                <w:jc w:val="center"/>
                              </w:pP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90DE3C3" id="Group 29" o:spid="_x0000_s1218" style="position:absolute;margin-left:13.45pt;margin-top:30pt;width:217.45pt;height:95.9pt;z-index:251649024;mso-width-relative:margin;mso-height-relative:margin" coordorigin="1725,-53" coordsize="20573,1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">
                <v:rect id="Rectangle 30" o:spid="_x0000_s1219" style="position:absolute;left:2868;top:24;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eF78A&#10;AADbAAAADwAAAGRycy9kb3ducmV2LnhtbERPy4rCMBTdD/gP4QruxlQFGaqxiFAUF+L43F6b2wc2&#10;N6WJWv/eLAZmeTjvedKZWjypdZVlBaNhBII4s7riQsHpmH7/gHAeWWNtmRS8yUGy6H3NMdb2xb/0&#10;PPhChBB2MSoovW9iKV1WkkE3tA1x4HLbGvQBtoXULb5CuKnlOIqm0mDFoaHEhlYlZffDwyjY1en0&#10;fTk/drSl8Z5Tut6W+VqpQb9bzkB46vy/+M+90QomYX34En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WF4XvwAAANsAAAAPAAAAAAAAAAAAAAAAAJgCAABkcnMvZG93bnJl&#10;di54bWxQSwUGAAAAAAQABAD1AAAAhAMAAAAA&#10;" fillcolor="#f2f2f2" strokecolor="windowText" strokeweight="1pt">
                  <v:stroke dashstyle="dash" startarrow="oval" endarrow="oval"/>
                </v:rect>
                <v:rect id="Rectangle 31" o:spid="_x0000_s1220" style="position:absolute;left:3796;top:-53;width:977;height:130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5zFcQA&#10;AADbAAAADwAAAGRycy9kb3ducmV2LnhtbESPQWuDQBSE74H8h+UFeourLU2DdZVSKLSXQk0uuT3c&#10;FzVx34q7VZtfny0Echxm5hsmK2bTiZEG11pWkEQxCOLK6pZrBfvdx3oLwnlkjZ1lUvBHDop8ucgw&#10;1XbiHxpLX4sAYZeigsb7PpXSVQ0ZdJHtiYN3tINBH+RQSz3gFOCmk49xvJEGWw4LDfb03lB1Ln+N&#10;gmm7mS6H40Ge4pevru2fv8nvSamH1fz2CsLT7O/hW/tTK3hK4P9L+AE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ecxXEAAAA2wAAAA8AAAAAAAAAAAAAAAAAmAIAAGRycy9k&#10;b3ducmV2LnhtbFBLBQYAAAAABAAEAPUAAACJAwAAAAA=&#10;" fillcolor="#22b5e5" strokecolor="windowText" strokeweight="1pt">
                  <v:stroke startarrow="oval" endarrow="oval"/>
                  <v:textbox>
                    <w:txbxContent>
                      <w:p w14:paraId="01A1D929" w14:textId="502C7C48" w:rsidR="007054E0" w:rsidRPr="00EF31F0" w:rsidRDefault="007054E0" w:rsidP="00EF31F0">
                        <w:pPr>
                          <w:pStyle w:val="NormalWeb"/>
                          <w:spacing w:before="0" w:beforeAutospacing="0" w:after="0" w:afterAutospacing="0"/>
                          <w:rPr>
                            <w:sz w:val="36"/>
                            <w:szCs w:val="36"/>
                          </w:rPr>
                        </w:pPr>
                      </w:p>
                    </w:txbxContent>
                  </v:textbox>
                </v:rect>
                <v:rect id="Rectangle 32" o:spid="_x0000_s1221" style="position:absolute;left:1725;top:24;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ILTMIA&#10;AADbAAAADwAAAGRycy9kb3ducmV2LnhtbESPwWrDMBBE74H8g9hAbo0cF0LrRg4hoeBr3RLS22Jt&#10;bWNrJSzFdv6+KhRyHGbmDbM/zKYXIw2+taxgu0lAEFdWt1wr+Pp8f3oB4QOyxt4yKbiTh0O+XOwx&#10;03biDxrLUIsIYZ+hgiYEl0npq4YM+o11xNH7sYPBEOVQSz3gFOGml2mS7KTBluNCg45ODVVdeTMK&#10;ivqK7XevX2k3dhfPZ3fRJ6fUejUf30AEmsMj/N8utILnFP6+xB8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sgtMwgAAANsAAAAPAAAAAAAAAAAAAAAAAJgCAABkcnMvZG93&#10;bnJldi54bWxQSwUGAAAAAAQABAD1AAAAhwMAAAAA&#10;" fillcolor="#92d050" strokecolor="windowText" strokeweight="1pt">
                  <v:stroke startarrow="oval" endarrow="oval"/>
                  <v:textbox>
                    <w:txbxContent>
                      <w:p w14:paraId="67B9794A" w14:textId="4C5C90D6" w:rsidR="007054E0" w:rsidRDefault="007054E0" w:rsidP="00EF31F0">
                        <w:pPr>
                          <w:pStyle w:val="NormalWeb"/>
                          <w:spacing w:before="0" w:beforeAutospacing="0" w:after="0" w:afterAutospacing="0"/>
                        </w:pPr>
                      </w:p>
                    </w:txbxContent>
                  </v:textbox>
                </v:rect>
                <v:rect id="Rectangle 33" o:spid="_x0000_s1222" style="position:absolute;left:4749;width:15588;height:13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PO5sMA&#10;AADbAAAADwAAAGRycy9kb3ducmV2LnhtbESPQWsCMRSE74X+h/AK3mq2FUS2RilCQSqFunrx9rp5&#10;JqublyVJ3e2/bwTB4zAz3zDz5eBacaEQG88KXsYFCOLa64aNgv3u43kGIiZkja1nUvBHEZaLx4c5&#10;ltr3vKVLlYzIEI4lKrApdaWUsbbkMI59R5y9ow8OU5bBSB2wz3DXyteimEqHDecFix2tLNXn6tcp&#10;CF+fP2s2h7pfsZudNvZ7Wp2NUqOn4f0NRKIh3cO39lormEzg+iX/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PO5sMAAADbAAAADwAAAAAAAAAAAAAAAACYAgAAZHJzL2Rv&#10;d25yZXYueG1sUEsFBgAAAAAEAAQA9QAAAIgDAAAAAA==&#10;" fillcolor="#fdd389" strokecolor="windowText" strokeweight="1pt">
                  <v:stroke startarrow="oval" endarrow="oval"/>
                  <v:textbox>
                    <w:txbxContent>
                      <w:p w14:paraId="284FC649" w14:textId="77777777" w:rsidR="007054E0" w:rsidRPr="00F25088" w:rsidRDefault="007054E0" w:rsidP="00EF31F0">
                        <w:pPr>
                          <w:pStyle w:val="NormalWeb"/>
                          <w:spacing w:before="0" w:beforeAutospacing="0" w:after="0" w:afterAutospacing="0"/>
                          <w:jc w:val="center"/>
                        </w:pPr>
                        <w:r w:rsidRPr="00F25088">
                          <w:rPr>
                            <w:color w:val="000000" w:themeColor="text1"/>
                            <w:kern w:val="24"/>
                          </w:rPr>
                          <w:t>PSBCH</w:t>
                        </w:r>
                      </w:p>
                    </w:txbxContent>
                  </v:textbox>
                </v:rect>
                <v:rect id="Rectangle 34" o:spid="_x0000_s1223" style="position:absolute;left:21107;width:1191;height:13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oLMUA&#10;AADbAAAADwAAAGRycy9kb3ducmV2LnhtbESPQWvCQBSE7wX/w/IEb81GbaWNrhKV0h41toi3R/aZ&#10;BLNvY3Yb47/vFgo9DjPzDbNY9aYWHbWusqxgHMUgiHOrKy4UfB7eHl9AOI+ssbZMCu7kYLUcPCww&#10;0fbGe+oyX4gAYZeggtL7JpHS5SUZdJFtiIN3tq1BH2RbSN3iLcBNLSdxPJMGKw4LJTa0KSm/ZN9G&#10;wanbSfkVX9/7NH091sf7c7ZdN0qNhn06B+Gp9//hv/aHVjB9gt8v4Q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x+gsxQAAANsAAAAPAAAAAAAAAAAAAAAAAJgCAABkcnMv&#10;ZG93bnJldi54bWxQSwUGAAAAAAQABAD1AAAAigMAAAAA&#10;" fillcolor="yellow" strokecolor="windowText" strokeweight="1pt">
                  <v:stroke startarrow="oval" endarrow="oval"/>
                  <v:textbox>
                    <w:txbxContent>
                      <w:p w14:paraId="3B139213" w14:textId="162D4E04" w:rsidR="007054E0" w:rsidRDefault="007054E0" w:rsidP="00EF31F0">
                        <w:pPr>
                          <w:pStyle w:val="NormalWeb"/>
                          <w:spacing w:before="0" w:beforeAutospacing="0" w:after="0" w:afterAutospacing="0"/>
                          <w:jc w:val="center"/>
                        </w:pPr>
                      </w:p>
                    </w:txbxContent>
                  </v:textbox>
                </v:rect>
              </v:group>
            </w:pict>
          </mc:Fallback>
        </mc:AlternateContent>
      </w:r>
      <w:r w:rsidR="00EF31F0">
        <w:rPr>
          <w:lang w:val="en-GB"/>
        </w:rPr>
        <w:t xml:space="preserve">Broadcast sidelink is from one device to a group of devices. Frame structure can be dependent on whether the broadcast and </w:t>
      </w:r>
      <w:r w:rsidR="00EE6678">
        <w:rPr>
          <w:lang w:val="en-GB"/>
        </w:rPr>
        <w:t xml:space="preserve">the </w:t>
      </w:r>
      <w:r w:rsidR="00EF31F0">
        <w:rPr>
          <w:lang w:val="en-GB"/>
        </w:rPr>
        <w:t xml:space="preserve">unicast </w:t>
      </w:r>
      <w:r w:rsidR="00EE6678">
        <w:rPr>
          <w:lang w:val="en-GB"/>
        </w:rPr>
        <w:t xml:space="preserve">access </w:t>
      </w:r>
      <w:r w:rsidR="00EF31F0">
        <w:rPr>
          <w:lang w:val="en-GB"/>
        </w:rPr>
        <w:t>are orthogonalized or not. The two cases are illustrated in the Figure below.</w:t>
      </w:r>
    </w:p>
    <w:p w14:paraId="505AAABC" w14:textId="7008723A" w:rsidR="00EF31F0" w:rsidRDefault="00C62414" w:rsidP="00EF31F0">
      <w:pPr>
        <w:rPr>
          <w:lang w:val="en-GB"/>
        </w:rPr>
      </w:pPr>
      <w:r>
        <w:rPr>
          <w:noProof/>
        </w:rPr>
        <mc:AlternateContent>
          <mc:Choice Requires="wpg">
            <w:drawing>
              <wp:anchor distT="0" distB="0" distL="114300" distR="114300" simplePos="0" relativeHeight="251651072" behindDoc="0" locked="0" layoutInCell="1" allowOverlap="1" wp14:anchorId="6958B072" wp14:editId="2C06D0DD">
                <wp:simplePos x="0" y="0"/>
                <wp:positionH relativeFrom="column">
                  <wp:posOffset>3314065</wp:posOffset>
                </wp:positionH>
                <wp:positionV relativeFrom="paragraph">
                  <wp:posOffset>2540</wp:posOffset>
                </wp:positionV>
                <wp:extent cx="2870835" cy="1212850"/>
                <wp:effectExtent l="0" t="0" r="24765" b="25400"/>
                <wp:wrapNone/>
                <wp:docPr id="45" name="Group 45"/>
                <wp:cNvGraphicFramePr/>
                <a:graphic xmlns:a="http://schemas.openxmlformats.org/drawingml/2006/main">
                  <a:graphicData uri="http://schemas.microsoft.com/office/word/2010/wordprocessingGroup">
                    <wpg:wgp>
                      <wpg:cNvGrpSpPr/>
                      <wpg:grpSpPr>
                        <a:xfrm>
                          <a:off x="0" y="0"/>
                          <a:ext cx="2870835" cy="1212850"/>
                          <a:chOff x="172522" y="0"/>
                          <a:chExt cx="2057317" cy="1308957"/>
                        </a:xfrm>
                      </wpg:grpSpPr>
                      <wps:wsp>
                        <wps:cNvPr id="46" name="Rectangle 46"/>
                        <wps:cNvSpPr/>
                        <wps:spPr bwMode="auto">
                          <a:xfrm>
                            <a:off x="286822" y="2404"/>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47" name="Rectangle 47"/>
                        <wps:cNvSpPr/>
                        <wps:spPr bwMode="auto">
                          <a:xfrm>
                            <a:off x="567214" y="1202"/>
                            <a:ext cx="97681" cy="1304705"/>
                          </a:xfrm>
                          <a:prstGeom prst="rect">
                            <a:avLst/>
                          </a:prstGeom>
                          <a:solidFill>
                            <a:srgbClr val="70CFEE">
                              <a:lumMod val="75000"/>
                            </a:srgbClr>
                          </a:solidFill>
                          <a:ln w="12700">
                            <a:solidFill>
                              <a:sysClr val="windowText" lastClr="000000"/>
                            </a:solidFill>
                            <a:headEnd type="oval"/>
                            <a:tailEnd type="oval"/>
                          </a:ln>
                          <a:extLst/>
                        </wps:spPr>
                        <wps:txbx>
                          <w:txbxContent>
                            <w:p w14:paraId="32A0B4FD" w14:textId="1B2ABBA9" w:rsidR="007054E0" w:rsidRDefault="007054E0" w:rsidP="00EF31F0">
                              <w:pPr>
                                <w:pStyle w:val="NormalWeb"/>
                                <w:spacing w:before="0" w:beforeAutospacing="0" w:after="0" w:afterAutospacing="0"/>
                                <w:jc w:val="center"/>
                              </w:pPr>
                            </w:p>
                          </w:txbxContent>
                        </wps:txbx>
                        <wps:bodyPr rtlCol="0" anchor="ctr"/>
                      </wps:wsp>
                      <wps:wsp>
                        <wps:cNvPr id="48" name="Rectangle 48"/>
                        <wps:cNvSpPr/>
                        <wps:spPr bwMode="auto">
                          <a:xfrm>
                            <a:off x="172522" y="2402"/>
                            <a:ext cx="114300" cy="1304705"/>
                          </a:xfrm>
                          <a:prstGeom prst="rect">
                            <a:avLst/>
                          </a:prstGeom>
                          <a:solidFill>
                            <a:srgbClr val="92D050"/>
                          </a:solidFill>
                          <a:ln w="12700">
                            <a:solidFill>
                              <a:sysClr val="windowText" lastClr="000000"/>
                            </a:solidFill>
                            <a:headEnd type="oval"/>
                            <a:tailEnd type="oval"/>
                          </a:ln>
                          <a:extLst/>
                        </wps:spPr>
                        <wps:txbx>
                          <w:txbxContent>
                            <w:p w14:paraId="5A4C2CEB" w14:textId="1C5557C1" w:rsidR="007054E0" w:rsidRDefault="007054E0" w:rsidP="00EF31F0">
                              <w:pPr>
                                <w:pStyle w:val="NormalWeb"/>
                                <w:spacing w:before="0" w:beforeAutospacing="0" w:after="0" w:afterAutospacing="0"/>
                                <w:jc w:val="center"/>
                              </w:pPr>
                            </w:p>
                          </w:txbxContent>
                        </wps:txbx>
                        <wps:bodyPr rtlCol="0" anchor="ctr"/>
                      </wps:wsp>
                      <wps:wsp>
                        <wps:cNvPr id="49" name="Rectangle 49"/>
                        <wps:cNvSpPr/>
                        <wps:spPr bwMode="auto">
                          <a:xfrm>
                            <a:off x="944081" y="0"/>
                            <a:ext cx="989733" cy="1307109"/>
                          </a:xfrm>
                          <a:prstGeom prst="rect">
                            <a:avLst/>
                          </a:prstGeom>
                          <a:solidFill>
                            <a:srgbClr val="FCB53B">
                              <a:lumMod val="60000"/>
                              <a:lumOff val="40000"/>
                            </a:srgbClr>
                          </a:solidFill>
                          <a:ln w="12700">
                            <a:solidFill>
                              <a:sysClr val="windowText" lastClr="000000"/>
                            </a:solidFill>
                            <a:headEnd type="oval"/>
                            <a:tailEnd type="oval"/>
                          </a:ln>
                          <a:extLst/>
                        </wps:spPr>
                        <wps:txbx>
                          <w:txbxContent>
                            <w:p w14:paraId="37641980" w14:textId="77777777" w:rsidR="007054E0" w:rsidRPr="00F25088" w:rsidRDefault="007054E0" w:rsidP="00EF31F0">
                              <w:pPr>
                                <w:pStyle w:val="NormalWeb"/>
                                <w:spacing w:before="0" w:beforeAutospacing="0" w:after="0" w:afterAutospacing="0"/>
                                <w:jc w:val="center"/>
                              </w:pPr>
                              <w:r w:rsidRPr="00F25088">
                                <w:rPr>
                                  <w:color w:val="000000" w:themeColor="text1"/>
                                  <w:kern w:val="24"/>
                                </w:rPr>
                                <w:t>PSBCH</w:t>
                              </w:r>
                            </w:p>
                          </w:txbxContent>
                        </wps:txbx>
                        <wps:bodyPr rtlCol="0" anchor="ctr"/>
                      </wps:wsp>
                      <wps:wsp>
                        <wps:cNvPr id="50" name="Rectangle 50"/>
                        <wps:cNvSpPr/>
                        <wps:spPr bwMode="auto">
                          <a:xfrm>
                            <a:off x="2110782" y="0"/>
                            <a:ext cx="119057" cy="1308957"/>
                          </a:xfrm>
                          <a:prstGeom prst="rect">
                            <a:avLst/>
                          </a:prstGeom>
                          <a:solidFill>
                            <a:srgbClr val="FFFF00"/>
                          </a:solidFill>
                          <a:ln w="12700">
                            <a:solidFill>
                              <a:sysClr val="windowText" lastClr="000000"/>
                            </a:solidFill>
                            <a:headEnd type="oval"/>
                            <a:tailEnd type="oval"/>
                          </a:ln>
                          <a:extLst/>
                        </wps:spPr>
                        <wps:txbx>
                          <w:txbxContent>
                            <w:p w14:paraId="16330D15" w14:textId="1A8ED9FF" w:rsidR="007054E0" w:rsidRDefault="007054E0" w:rsidP="00EF31F0">
                              <w:pPr>
                                <w:pStyle w:val="NormalWeb"/>
                                <w:spacing w:before="0" w:beforeAutospacing="0" w:after="0" w:afterAutospacing="0"/>
                              </w:pP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958B072" id="Group 45" o:spid="_x0000_s1224" style="position:absolute;margin-left:260.95pt;margin-top:.2pt;width:226.05pt;height:95.5pt;z-index:251651072;mso-width-relative:margin;mso-height-relative:margin" coordorigin="1725" coordsize="20573,13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">
                <v:rect id="Rectangle 46" o:spid="_x0000_s1225" style="position:absolute;left:2868;top:24;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hcIA&#10;AADbAAAADwAAAGRycy9kb3ducmV2LnhtbESPT4vCMBTE74LfITxhbzZdkSLVKLJQdvEg6//r2+bZ&#10;lm1eShO1fnsjCB6HmfkNM1t0phZXal1lWcFnFIMgzq2uuFCw32XDCQjnkTXWlknBnRws5v3eDFNt&#10;b7yh69YXIkDYpaig9L5JpXR5SQZdZBvi4J1ta9AH2RZSt3gLcFPLURwn0mDFYaHEhr5Kyv+3F6Ng&#10;XWfJ/Xi4rGlFo1/O6PS3PH8r9THollMQnjr/Dr/aP1rBOIHnl/A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xCFwgAAANsAAAAPAAAAAAAAAAAAAAAAAJgCAABkcnMvZG93&#10;bnJldi54bWxQSwUGAAAAAAQABAD1AAAAhwMAAAAA&#10;" fillcolor="#f2f2f2" strokecolor="windowText" strokeweight="1pt">
                  <v:stroke dashstyle="dash" startarrow="oval" endarrow="oval"/>
                </v:rect>
                <v:rect id="Rectangle 47" o:spid="_x0000_s1226" style="position:absolute;left:5672;top:12;width:976;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09h8IA&#10;AADbAAAADwAAAGRycy9kb3ducmV2LnhtbESPzarCMBSE9xd8h3AEd9dUUSvVKCIIuhH82bg7NMe2&#10;2pyUJtrq0xvhwl0OM/MNM1+2phRPql1hWcGgH4EgTq0uOFNwPm1+pyCcR9ZYWiYFL3KwXHR+5pho&#10;2/CBnkefiQBhl6CC3PsqkdKlORl0fVsRB+9qa4M+yDqTusYmwE0ph1E0kQYLDgs5VrTOKb0fH0ZB&#10;M50078v1Im9RvCuLarwnfyalet12NQPhqfX/4b/2VisYxfD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T2HwgAAANsAAAAPAAAAAAAAAAAAAAAAAJgCAABkcnMvZG93&#10;bnJldi54bWxQSwUGAAAAAAQABAD1AAAAhwMAAAAA&#10;" fillcolor="#22b5e5" strokecolor="windowText" strokeweight="1pt">
                  <v:stroke startarrow="oval" endarrow="oval"/>
                  <v:textbox>
                    <w:txbxContent>
                      <w:p w14:paraId="32A0B4FD" w14:textId="1B2ABBA9" w:rsidR="007054E0" w:rsidRDefault="007054E0" w:rsidP="00EF31F0">
                        <w:pPr>
                          <w:pStyle w:val="NormalWeb"/>
                          <w:spacing w:before="0" w:beforeAutospacing="0" w:after="0" w:afterAutospacing="0"/>
                          <w:jc w:val="center"/>
                        </w:pPr>
                      </w:p>
                    </w:txbxContent>
                  </v:textbox>
                </v:rect>
                <v:rect id="Rectangle 48" o:spid="_x0000_s1227" style="position:absolute;left:1725;top:24;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xP27sA&#10;AADbAAAADwAAAGRycy9kb3ducmV2LnhtbERPSwrCMBDdC94hjOBOU0VEq1FEEdz6QXQ3NGNbbCah&#10;ibXe3iwEl4/3X65bU4mGal9aVjAaJiCIM6tLzhVczvvBDIQPyBory6TgQx7Wq25niam2bz5Scwq5&#10;iCHsU1RQhOBSKX1WkEE/tI44cg9bGwwR1rnUNb5juKnkOEmm0mDJsaFAR9uCsufpZRQc8huW90rP&#10;ado8r5537qq3Tql+r90sQARqw1/8cx+0gkkcG7/EHyB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tcT9u7AAAA2wAAAA8AAAAAAAAAAAAAAAAAmAIAAGRycy9kb3ducmV2Lnht&#10;bFBLBQYAAAAABAAEAPUAAACAAwAAAAA=&#10;" fillcolor="#92d050" strokecolor="windowText" strokeweight="1pt">
                  <v:stroke startarrow="oval" endarrow="oval"/>
                  <v:textbox>
                    <w:txbxContent>
                      <w:p w14:paraId="5A4C2CEB" w14:textId="1C5557C1" w:rsidR="007054E0" w:rsidRDefault="007054E0" w:rsidP="00EF31F0">
                        <w:pPr>
                          <w:pStyle w:val="NormalWeb"/>
                          <w:spacing w:before="0" w:beforeAutospacing="0" w:after="0" w:afterAutospacing="0"/>
                          <w:jc w:val="center"/>
                        </w:pPr>
                      </w:p>
                    </w:txbxContent>
                  </v:textbox>
                </v:rect>
                <v:rect id="Rectangle 49" o:spid="_x0000_s1228" style="position:absolute;left:9440;width:9898;height:13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2KccQA&#10;AADbAAAADwAAAGRycy9kb3ducmV2LnhtbESPQWsCMRSE74X+h/AK3mq2RcSuRilCQSqFduvF23Pz&#10;TFY3L0uSuuu/bwoFj8PMfMMsVoNrxYVCbDwreBoXIIhrrxs2Cnbfb48zEDEha2w9k4IrRVgt7+8W&#10;WGrf8xddqmREhnAsUYFNqSuljLUlh3HsO+LsHX1wmLIMRuqAfYa7Vj4XxVQ6bDgvWOxobak+Vz9O&#10;Qfh4P2zY7Ot+zW522trPaXU2So0ehtc5iERDuoX/2xutYPICf1/y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dinHEAAAA2wAAAA8AAAAAAAAAAAAAAAAAmAIAAGRycy9k&#10;b3ducmV2LnhtbFBLBQYAAAAABAAEAPUAAACJAwAAAAA=&#10;" fillcolor="#fdd389" strokecolor="windowText" strokeweight="1pt">
                  <v:stroke startarrow="oval" endarrow="oval"/>
                  <v:textbox>
                    <w:txbxContent>
                      <w:p w14:paraId="37641980" w14:textId="77777777" w:rsidR="007054E0" w:rsidRPr="00F25088" w:rsidRDefault="007054E0" w:rsidP="00EF31F0">
                        <w:pPr>
                          <w:pStyle w:val="NormalWeb"/>
                          <w:spacing w:before="0" w:beforeAutospacing="0" w:after="0" w:afterAutospacing="0"/>
                          <w:jc w:val="center"/>
                        </w:pPr>
                        <w:r w:rsidRPr="00F25088">
                          <w:rPr>
                            <w:color w:val="000000" w:themeColor="text1"/>
                            <w:kern w:val="24"/>
                          </w:rPr>
                          <w:t>PSBCH</w:t>
                        </w:r>
                      </w:p>
                    </w:txbxContent>
                  </v:textbox>
                </v:rect>
                <v:rect id="Rectangle 50" o:spid="_x0000_s1229" style="position:absolute;left:21107;width:1191;height:13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MLj8IA&#10;AADbAAAADwAAAGRycy9kb3ducmV2LnhtbERPy2rCQBTdF/yH4QrdNRMLlhodJSrSLttUCe4umWsS&#10;zNxJM9M8/r6zKHR5OO/NbjSN6KlztWUFiygGQVxYXXOp4Px1enoF4TyyxsYyKZjIwW47e9hgou3A&#10;n9RnvhQhhF2CCirv20RKV1Rk0EW2JQ7czXYGfYBdKXWHQwg3jXyO4xdpsObQUGFLh4qKe/ZjFFz7&#10;Dykv8ffbmKarvMmnZXbct0o9zsd0DcLT6P/Ff+53rWAZ1ocv4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IwuPwgAAANsAAAAPAAAAAAAAAAAAAAAAAJgCAABkcnMvZG93&#10;bnJldi54bWxQSwUGAAAAAAQABAD1AAAAhwMAAAAA&#10;" fillcolor="yellow" strokecolor="windowText" strokeweight="1pt">
                  <v:stroke startarrow="oval" endarrow="oval"/>
                  <v:textbox>
                    <w:txbxContent>
                      <w:p w14:paraId="16330D15" w14:textId="1A8ED9FF" w:rsidR="007054E0" w:rsidRDefault="007054E0" w:rsidP="00EF31F0">
                        <w:pPr>
                          <w:pStyle w:val="NormalWeb"/>
                          <w:spacing w:before="0" w:beforeAutospacing="0" w:after="0" w:afterAutospacing="0"/>
                        </w:pPr>
                      </w:p>
                    </w:txbxContent>
                  </v:textbox>
                </v:rect>
              </v:group>
            </w:pict>
          </mc:Fallback>
        </mc:AlternateContent>
      </w:r>
    </w:p>
    <w:p w14:paraId="302693F7" w14:textId="0C92BE8D" w:rsidR="00EF31F0" w:rsidRDefault="00EF31F0" w:rsidP="00EF31F0">
      <w:pPr>
        <w:rPr>
          <w:lang w:val="en-GB"/>
        </w:rPr>
      </w:pPr>
    </w:p>
    <w:p w14:paraId="2EB83496" w14:textId="39D4311C" w:rsidR="00EF31F0" w:rsidRDefault="00EF31F0" w:rsidP="00EF31F0">
      <w:pPr>
        <w:rPr>
          <w:lang w:val="en-GB"/>
        </w:rPr>
      </w:pPr>
    </w:p>
    <w:p w14:paraId="6BC6328F" w14:textId="77777777" w:rsidR="00EF31F0" w:rsidRDefault="00EF31F0" w:rsidP="00EF31F0">
      <w:pPr>
        <w:rPr>
          <w:lang w:val="en-GB"/>
        </w:rPr>
      </w:pPr>
    </w:p>
    <w:p w14:paraId="2D8E9083" w14:textId="37053302" w:rsidR="00EF31F0" w:rsidRDefault="00EF31F0" w:rsidP="00C62414">
      <w:pPr>
        <w:jc w:val="right"/>
        <w:rPr>
          <w:lang w:val="en-GB"/>
        </w:rPr>
      </w:pPr>
    </w:p>
    <w:p w14:paraId="5A01ECB6" w14:textId="38F9FEB5" w:rsidR="00435235" w:rsidRDefault="00435235" w:rsidP="00F25088">
      <w:pPr>
        <w:jc w:val="center"/>
        <w:rPr>
          <w:b/>
          <w:lang w:val="en-GB"/>
        </w:rPr>
      </w:pPr>
      <w:r>
        <w:rPr>
          <w:b/>
          <w:lang w:val="en-GB"/>
        </w:rPr>
        <w:t>(a)</w:t>
      </w:r>
      <w:r>
        <w:rPr>
          <w:b/>
          <w:lang w:val="en-GB"/>
        </w:rPr>
        <w:tab/>
        <w:t xml:space="preserve">                                                                                                   (b)</w:t>
      </w:r>
    </w:p>
    <w:p w14:paraId="514AAF1B" w14:textId="788E830D" w:rsidR="00EF31F0" w:rsidRDefault="00F25088" w:rsidP="00F25088">
      <w:pPr>
        <w:jc w:val="center"/>
        <w:rPr>
          <w:lang w:val="en-GB"/>
        </w:rPr>
      </w:pPr>
      <w:r>
        <w:rPr>
          <w:b/>
          <w:lang w:val="en-GB"/>
        </w:rPr>
        <w:t xml:space="preserve">Figure </w:t>
      </w:r>
      <w:r w:rsidR="005B707C">
        <w:rPr>
          <w:b/>
          <w:lang w:val="en-GB"/>
        </w:rPr>
        <w:t>1</w:t>
      </w:r>
      <w:r w:rsidR="005B707C">
        <w:rPr>
          <w:b/>
        </w:rPr>
        <w:t>2</w:t>
      </w:r>
      <w:r>
        <w:rPr>
          <w:b/>
          <w:lang w:val="en-GB"/>
        </w:rPr>
        <w:t>.</w:t>
      </w:r>
      <w:r w:rsidRPr="008313EE">
        <w:rPr>
          <w:b/>
          <w:lang w:val="en-GB"/>
        </w:rPr>
        <w:t xml:space="preserve"> </w:t>
      </w:r>
      <w:r>
        <w:rPr>
          <w:b/>
          <w:lang w:val="en-GB"/>
        </w:rPr>
        <w:t xml:space="preserve">Sidelink </w:t>
      </w:r>
      <w:r w:rsidR="00895AA1">
        <w:rPr>
          <w:b/>
          <w:lang w:val="en-GB"/>
        </w:rPr>
        <w:t>b</w:t>
      </w:r>
      <w:r>
        <w:rPr>
          <w:b/>
          <w:lang w:val="en-GB"/>
        </w:rPr>
        <w:t xml:space="preserve">roadcast </w:t>
      </w:r>
      <w:r w:rsidR="00895AA1">
        <w:rPr>
          <w:b/>
          <w:lang w:val="en-GB"/>
        </w:rPr>
        <w:t>frame s</w:t>
      </w:r>
      <w:r>
        <w:rPr>
          <w:b/>
          <w:lang w:val="en-GB"/>
        </w:rPr>
        <w:t>tructure</w:t>
      </w:r>
      <w:r w:rsidR="00435235">
        <w:rPr>
          <w:b/>
          <w:lang w:val="en-GB"/>
        </w:rPr>
        <w:t xml:space="preserve"> (a) Broadcast orthogonalized from unicast and (b) no</w:t>
      </w:r>
      <w:r w:rsidR="00895AA1">
        <w:rPr>
          <w:b/>
          <w:lang w:val="en-GB"/>
        </w:rPr>
        <w:t>n-orthogonalized</w:t>
      </w:r>
    </w:p>
    <w:p w14:paraId="36623B64" w14:textId="353D855E" w:rsidR="00EF31F0" w:rsidRDefault="005F485F" w:rsidP="00EF31F0">
      <w:pPr>
        <w:rPr>
          <w:lang w:val="en-GB"/>
        </w:rPr>
      </w:pPr>
      <w:r>
        <w:rPr>
          <w:lang w:val="en-GB"/>
        </w:rPr>
        <w:t>The second case needs to provide extra gapping for co-existing unicast</w:t>
      </w:r>
      <w:r w:rsidR="00DB5EBC">
        <w:rPr>
          <w:lang w:val="en-GB"/>
        </w:rPr>
        <w:t>s</w:t>
      </w:r>
      <w:r>
        <w:rPr>
          <w:lang w:val="en-GB"/>
        </w:rPr>
        <w:t xml:space="preserve"> </w:t>
      </w:r>
      <w:r w:rsidR="00DB5EBC">
        <w:rPr>
          <w:lang w:val="en-GB"/>
        </w:rPr>
        <w:t xml:space="preserve">to perform their </w:t>
      </w:r>
      <w:r w:rsidR="00435235">
        <w:rPr>
          <w:lang w:val="en-GB"/>
        </w:rPr>
        <w:t>DSS/</w:t>
      </w:r>
      <w:r w:rsidR="00CD5761">
        <w:rPr>
          <w:lang w:val="en-GB"/>
        </w:rPr>
        <w:t>STS</w:t>
      </w:r>
      <w:r w:rsidR="00DB5EBC">
        <w:rPr>
          <w:lang w:val="en-GB"/>
        </w:rPr>
        <w:t>/</w:t>
      </w:r>
      <w:r w:rsidR="00CD5761">
        <w:rPr>
          <w:lang w:val="en-GB"/>
        </w:rPr>
        <w:t>DRS</w:t>
      </w:r>
      <w:r w:rsidR="00DB5EBC">
        <w:rPr>
          <w:lang w:val="en-GB"/>
        </w:rPr>
        <w:t xml:space="preserve"> </w:t>
      </w:r>
      <w:r>
        <w:rPr>
          <w:lang w:val="en-GB"/>
        </w:rPr>
        <w:t xml:space="preserve">handshake. In either cases, </w:t>
      </w:r>
      <w:r w:rsidR="00435235">
        <w:rPr>
          <w:lang w:val="en-GB"/>
        </w:rPr>
        <w:t xml:space="preserve">Broadcast </w:t>
      </w:r>
      <w:r w:rsidR="00CD5761">
        <w:rPr>
          <w:lang w:val="en-GB"/>
        </w:rPr>
        <w:t>STS</w:t>
      </w:r>
      <w:r>
        <w:rPr>
          <w:lang w:val="en-GB"/>
        </w:rPr>
        <w:t xml:space="preserve"> may include Group Destination ID, duration of transmission, RS to enable channel measurement and rx/tx yielding, </w:t>
      </w:r>
      <w:r w:rsidR="00666FED">
        <w:rPr>
          <w:lang w:val="en-GB"/>
        </w:rPr>
        <w:t xml:space="preserve">and </w:t>
      </w:r>
      <w:r>
        <w:rPr>
          <w:lang w:val="en-GB"/>
        </w:rPr>
        <w:t xml:space="preserve">MCS indicator. These frame structures can be further extended to allow for selective </w:t>
      </w:r>
      <w:r w:rsidR="00CD5761">
        <w:rPr>
          <w:lang w:val="en-GB"/>
        </w:rPr>
        <w:t>DRS</w:t>
      </w:r>
      <w:r>
        <w:rPr>
          <w:lang w:val="en-GB"/>
        </w:rPr>
        <w:t xml:space="preserve"> and/or HARQ indicators from a sub-set of broadcast receivers.  </w:t>
      </w:r>
    </w:p>
    <w:p w14:paraId="2C8894B3" w14:textId="56C5A7EB" w:rsidR="00FE1EC0" w:rsidRPr="00EF31F0" w:rsidRDefault="00B5076A" w:rsidP="00EF31F0">
      <w:pPr>
        <w:rPr>
          <w:lang w:val="en-GB"/>
        </w:rPr>
      </w:pPr>
      <w:bookmarkStart w:id="11" w:name="g"/>
      <w:r>
        <w:rPr>
          <w:b/>
          <w:u w:val="single"/>
          <w:lang w:val="en-GB"/>
        </w:rPr>
        <w:t xml:space="preserve">Proposal </w:t>
      </w:r>
      <w:r w:rsidR="00014761">
        <w:rPr>
          <w:b/>
          <w:u w:val="single"/>
          <w:lang w:val="en-GB"/>
        </w:rPr>
        <w:t>7</w:t>
      </w:r>
      <w:r w:rsidR="00FE1EC0" w:rsidRPr="00097675">
        <w:rPr>
          <w:b/>
          <w:u w:val="single"/>
          <w:lang w:val="en-GB"/>
        </w:rPr>
        <w:t>.</w:t>
      </w:r>
      <w:r w:rsidR="00FE1EC0" w:rsidRPr="00FE1EC0">
        <w:rPr>
          <w:lang w:val="en-GB"/>
        </w:rPr>
        <w:t xml:space="preserve"> </w:t>
      </w:r>
      <w:r w:rsidR="00806653">
        <w:rPr>
          <w:lang w:val="en-GB"/>
        </w:rPr>
        <w:t>Advanced frame structures</w:t>
      </w:r>
      <w:r w:rsidR="00FE1EC0">
        <w:rPr>
          <w:lang w:val="en-GB"/>
        </w:rPr>
        <w:t xml:space="preserve"> should support </w:t>
      </w:r>
      <w:r w:rsidR="00E10504">
        <w:rPr>
          <w:lang w:val="en-GB"/>
        </w:rPr>
        <w:t xml:space="preserve">sidelink broadcast </w:t>
      </w:r>
      <w:r w:rsidR="002B39E3">
        <w:rPr>
          <w:lang w:val="en-GB"/>
        </w:rPr>
        <w:t>signaling</w:t>
      </w:r>
      <w:r w:rsidR="00E10504">
        <w:rPr>
          <w:lang w:val="en-GB"/>
        </w:rPr>
        <w:t xml:space="preserve"> to enable co</w:t>
      </w:r>
      <w:r w:rsidR="00EE6678">
        <w:rPr>
          <w:lang w:val="en-GB"/>
        </w:rPr>
        <w:t xml:space="preserve">-existence with unicast </w:t>
      </w:r>
      <w:r w:rsidR="002B39E3">
        <w:rPr>
          <w:lang w:val="en-GB"/>
        </w:rPr>
        <w:t>signaling</w:t>
      </w:r>
      <w:r w:rsidR="00E10504">
        <w:rPr>
          <w:lang w:val="en-GB"/>
        </w:rPr>
        <w:t>.</w:t>
      </w:r>
    </w:p>
    <w:bookmarkEnd w:id="11"/>
    <w:p w14:paraId="7FFE1A49" w14:textId="4C7F084E" w:rsidR="001D2F8F" w:rsidRDefault="00DB5EBC" w:rsidP="00EF31F0">
      <w:pPr>
        <w:pStyle w:val="Heading2"/>
      </w:pPr>
      <w:r>
        <w:t>Multi</w:t>
      </w:r>
      <w:r w:rsidR="002C1D21">
        <w:t xml:space="preserve">ple </w:t>
      </w:r>
      <w:r w:rsidR="00555A5C">
        <w:t>Control</w:t>
      </w:r>
      <w:r>
        <w:t>-Interval</w:t>
      </w:r>
      <w:r w:rsidR="00EF31F0">
        <w:t xml:space="preserve"> Structures</w:t>
      </w:r>
      <w:r w:rsidR="00165A42">
        <w:t xml:space="preserve"> </w:t>
      </w:r>
    </w:p>
    <w:p w14:paraId="34795409" w14:textId="0B1C92DD" w:rsidR="00C62414" w:rsidRDefault="00DB5EBC" w:rsidP="00A84A75">
      <w:pPr>
        <w:rPr>
          <w:lang w:val="en-GB"/>
        </w:rPr>
      </w:pPr>
      <w:r>
        <w:rPr>
          <w:lang w:val="en-GB"/>
        </w:rPr>
        <w:t xml:space="preserve">Certain unicast and broadcast sidelink transmissions may require more than one </w:t>
      </w:r>
      <w:r w:rsidR="00555A5C">
        <w:rPr>
          <w:lang w:val="en-GB"/>
        </w:rPr>
        <w:t>Control I</w:t>
      </w:r>
      <w:r>
        <w:rPr>
          <w:lang w:val="en-GB"/>
        </w:rPr>
        <w:t xml:space="preserve">nterval. To keep the overhead low, a single </w:t>
      </w:r>
      <w:r w:rsidR="00EE6678">
        <w:rPr>
          <w:lang w:val="en-GB"/>
        </w:rPr>
        <w:t>DSS/</w:t>
      </w:r>
      <w:r w:rsidR="00CD5761">
        <w:rPr>
          <w:lang w:val="en-GB"/>
        </w:rPr>
        <w:t>STS</w:t>
      </w:r>
      <w:r>
        <w:rPr>
          <w:lang w:val="en-GB"/>
        </w:rPr>
        <w:t>/</w:t>
      </w:r>
      <w:r w:rsidR="00CD5761">
        <w:rPr>
          <w:lang w:val="en-GB"/>
        </w:rPr>
        <w:t>DRS</w:t>
      </w:r>
      <w:r>
        <w:rPr>
          <w:lang w:val="en-GB"/>
        </w:rPr>
        <w:t xml:space="preserve"> handshake c</w:t>
      </w:r>
      <w:r w:rsidR="002C1D21">
        <w:rPr>
          <w:lang w:val="en-GB"/>
        </w:rPr>
        <w:t xml:space="preserve">an be used for multiple </w:t>
      </w:r>
      <w:r w:rsidR="00555A5C">
        <w:rPr>
          <w:lang w:val="en-GB"/>
        </w:rPr>
        <w:t>Control</w:t>
      </w:r>
      <w:r w:rsidR="00D46E3E">
        <w:rPr>
          <w:lang w:val="en-GB"/>
        </w:rPr>
        <w:t>-</w:t>
      </w:r>
      <w:r w:rsidR="00555A5C">
        <w:rPr>
          <w:lang w:val="en-GB"/>
        </w:rPr>
        <w:t>I</w:t>
      </w:r>
      <w:r w:rsidR="00D46E3E">
        <w:rPr>
          <w:lang w:val="en-GB"/>
        </w:rPr>
        <w:t>nterval access. For unicast, the frame structures are indicated below:</w:t>
      </w:r>
    </w:p>
    <w:p w14:paraId="21FF5941" w14:textId="68282819" w:rsidR="00D46E3E" w:rsidRDefault="00D46E3E" w:rsidP="00A84A75">
      <w:pPr>
        <w:rPr>
          <w:lang w:val="en-GB"/>
        </w:rPr>
      </w:pPr>
      <w:r w:rsidRPr="00D46E3E">
        <w:rPr>
          <w:noProof/>
        </w:rPr>
        <mc:AlternateContent>
          <mc:Choice Requires="wpg">
            <w:drawing>
              <wp:anchor distT="0" distB="0" distL="114300" distR="114300" simplePos="0" relativeHeight="251653120" behindDoc="0" locked="0" layoutInCell="1" allowOverlap="1" wp14:anchorId="257D5491" wp14:editId="068C9601">
                <wp:simplePos x="0" y="0"/>
                <wp:positionH relativeFrom="column">
                  <wp:posOffset>36048</wp:posOffset>
                </wp:positionH>
                <wp:positionV relativeFrom="paragraph">
                  <wp:posOffset>35120</wp:posOffset>
                </wp:positionV>
                <wp:extent cx="6224954" cy="1116623"/>
                <wp:effectExtent l="0" t="0" r="23495" b="26670"/>
                <wp:wrapNone/>
                <wp:docPr id="72" name="Group 79"/>
                <wp:cNvGraphicFramePr/>
                <a:graphic xmlns:a="http://schemas.openxmlformats.org/drawingml/2006/main">
                  <a:graphicData uri="http://schemas.microsoft.com/office/word/2010/wordprocessingGroup">
                    <wpg:wgp>
                      <wpg:cNvGrpSpPr/>
                      <wpg:grpSpPr>
                        <a:xfrm>
                          <a:off x="0" y="0"/>
                          <a:ext cx="6224954" cy="1116623"/>
                          <a:chOff x="0" y="0"/>
                          <a:chExt cx="6304883" cy="1297690"/>
                        </a:xfrm>
                      </wpg:grpSpPr>
                      <wpg:grpSp>
                        <wpg:cNvPr id="74" name="Group 74"/>
                        <wpg:cNvGrpSpPr/>
                        <wpg:grpSpPr>
                          <a:xfrm>
                            <a:off x="0" y="0"/>
                            <a:ext cx="2218899" cy="1290736"/>
                            <a:chOff x="0" y="0"/>
                            <a:chExt cx="2067472" cy="1308589"/>
                          </a:xfrm>
                        </wpg:grpSpPr>
                        <wps:wsp>
                          <wps:cNvPr id="75" name="Rectangle 75"/>
                          <wps:cNvSpPr/>
                          <wps:spPr bwMode="auto">
                            <a:xfrm>
                              <a:off x="114300" y="2036"/>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76" name="Rectangle 76"/>
                          <wps:cNvSpPr/>
                          <wps:spPr bwMode="auto">
                            <a:xfrm>
                              <a:off x="193842" y="2035"/>
                              <a:ext cx="114300" cy="1304705"/>
                            </a:xfrm>
                            <a:prstGeom prst="rect">
                              <a:avLst/>
                            </a:prstGeom>
                            <a:solidFill>
                              <a:srgbClr val="70CFEE">
                                <a:lumMod val="75000"/>
                              </a:srgbClr>
                            </a:solidFill>
                            <a:ln w="12700">
                              <a:solidFill>
                                <a:sysClr val="windowText" lastClr="000000"/>
                              </a:solidFill>
                              <a:headEnd type="oval"/>
                              <a:tailEnd type="oval"/>
                            </a:ln>
                            <a:extLst/>
                          </wps:spPr>
                          <wps:bodyPr rtlCol="0" anchor="ctr"/>
                        </wps:wsp>
                        <wps:wsp>
                          <wps:cNvPr id="77" name="Rectangle 77"/>
                          <wps:cNvSpPr/>
                          <wps:spPr bwMode="auto">
                            <a:xfrm>
                              <a:off x="0" y="2034"/>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78" name="Rectangle 78"/>
                          <wps:cNvSpPr/>
                          <wps:spPr bwMode="auto">
                            <a:xfrm>
                              <a:off x="408911" y="2035"/>
                              <a:ext cx="127831" cy="1304704"/>
                            </a:xfrm>
                            <a:prstGeom prst="rect">
                              <a:avLst/>
                            </a:prstGeom>
                            <a:solidFill>
                              <a:srgbClr val="70CFEE">
                                <a:lumMod val="75000"/>
                              </a:srgbClr>
                            </a:solidFill>
                            <a:ln w="12700">
                              <a:solidFill>
                                <a:sysClr val="windowText" lastClr="000000"/>
                              </a:solidFill>
                              <a:headEnd type="oval"/>
                              <a:tailEnd type="oval"/>
                            </a:ln>
                            <a:extLst/>
                          </wps:spPr>
                          <wps:bodyPr rtlCol="0" anchor="ctr"/>
                        </wps:wsp>
                        <wps:wsp>
                          <wps:cNvPr id="79" name="Rectangle 79"/>
                          <wps:cNvSpPr/>
                          <wps:spPr bwMode="auto">
                            <a:xfrm>
                              <a:off x="653019" y="0"/>
                              <a:ext cx="112323" cy="1308589"/>
                            </a:xfrm>
                            <a:prstGeom prst="rect">
                              <a:avLst/>
                            </a:prstGeom>
                            <a:solidFill>
                              <a:srgbClr val="F15B35">
                                <a:lumMod val="60000"/>
                                <a:lumOff val="40000"/>
                              </a:srgbClr>
                            </a:solidFill>
                            <a:ln w="12700">
                              <a:solidFill>
                                <a:sysClr val="windowText" lastClr="000000"/>
                              </a:solidFill>
                              <a:headEnd type="oval"/>
                              <a:tailEnd type="oval"/>
                            </a:ln>
                            <a:extLst/>
                          </wps:spPr>
                          <wps:bodyPr rtlCol="0" anchor="ctr"/>
                        </wps:wsp>
                        <wps:wsp>
                          <wps:cNvPr id="80" name="Rectangle 80"/>
                          <wps:cNvSpPr/>
                          <wps:spPr bwMode="auto">
                            <a:xfrm>
                              <a:off x="887579" y="3884"/>
                              <a:ext cx="994865" cy="1304705"/>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81" name="Rectangle 81"/>
                          <wps:cNvSpPr/>
                          <wps:spPr bwMode="auto">
                            <a:xfrm>
                              <a:off x="1948415" y="3884"/>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82" name="Group 82"/>
                        <wpg:cNvGrpSpPr/>
                        <wpg:grpSpPr>
                          <a:xfrm>
                            <a:off x="2222869" y="7980"/>
                            <a:ext cx="2080855" cy="1280926"/>
                            <a:chOff x="2222870" y="7980"/>
                            <a:chExt cx="2106672" cy="1306555"/>
                          </a:xfrm>
                        </wpg:grpSpPr>
                        <wps:wsp>
                          <wps:cNvPr id="83" name="Rectangle 83"/>
                          <wps:cNvSpPr/>
                          <wps:spPr bwMode="auto">
                            <a:xfrm>
                              <a:off x="2337170" y="7982"/>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84" name="Rectangle 84"/>
                          <wps:cNvSpPr/>
                          <wps:spPr bwMode="auto">
                            <a:xfrm>
                              <a:off x="2222870" y="7980"/>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85" name="Rectangle 85"/>
                          <wps:cNvSpPr/>
                          <wps:spPr bwMode="auto">
                            <a:xfrm>
                              <a:off x="2467115" y="12973"/>
                              <a:ext cx="1633953"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86" name="Rectangle 86"/>
                          <wps:cNvSpPr/>
                          <wps:spPr bwMode="auto">
                            <a:xfrm>
                              <a:off x="4188844" y="9830"/>
                              <a:ext cx="140698"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87" name="Group 87"/>
                        <wpg:cNvGrpSpPr/>
                        <wpg:grpSpPr>
                          <a:xfrm>
                            <a:off x="4294523" y="2"/>
                            <a:ext cx="2010360" cy="1297688"/>
                            <a:chOff x="4294523" y="2"/>
                            <a:chExt cx="2028274" cy="1306555"/>
                          </a:xfrm>
                        </wpg:grpSpPr>
                        <wps:wsp>
                          <wps:cNvPr id="88" name="Rectangle 88"/>
                          <wps:cNvSpPr/>
                          <wps:spPr bwMode="auto">
                            <a:xfrm>
                              <a:off x="4379780" y="4"/>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89" name="Rectangle 89"/>
                          <wps:cNvSpPr/>
                          <wps:spPr bwMode="auto">
                            <a:xfrm>
                              <a:off x="4294523" y="2"/>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90" name="Rectangle 90"/>
                          <wps:cNvSpPr/>
                          <wps:spPr bwMode="auto">
                            <a:xfrm>
                              <a:off x="4509726" y="4995"/>
                              <a:ext cx="1446486"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91" name="Rectangle 91"/>
                          <wps:cNvSpPr/>
                          <wps:spPr bwMode="auto">
                            <a:xfrm>
                              <a:off x="6203740" y="1852"/>
                              <a:ext cx="119057" cy="1304705"/>
                            </a:xfrm>
                            <a:prstGeom prst="rect">
                              <a:avLst/>
                            </a:prstGeom>
                            <a:solidFill>
                              <a:srgbClr val="FFFF00"/>
                            </a:solidFill>
                            <a:ln w="12700">
                              <a:solidFill>
                                <a:sysClr val="windowText" lastClr="000000"/>
                              </a:solidFill>
                              <a:headEnd type="oval"/>
                              <a:tailEnd type="oval"/>
                            </a:ln>
                            <a:extLst/>
                          </wps:spPr>
                          <wps:bodyPr rtlCol="0" anchor="ctr"/>
                        </wps:wsp>
                        <wps:wsp>
                          <wps:cNvPr id="92" name="Rectangle 92"/>
                          <wps:cNvSpPr/>
                          <wps:spPr bwMode="auto">
                            <a:xfrm>
                              <a:off x="6024912" y="4"/>
                              <a:ext cx="119057" cy="1304705"/>
                            </a:xfrm>
                            <a:prstGeom prst="rect">
                              <a:avLst/>
                            </a:prstGeom>
                            <a:solidFill>
                              <a:sysClr val="windowText" lastClr="000000">
                                <a:lumMod val="65000"/>
                                <a:lumOff val="35000"/>
                              </a:sysClr>
                            </a:solidFill>
                            <a:ln w="12700">
                              <a:solidFill>
                                <a:sysClr val="windowText" lastClr="000000"/>
                              </a:solidFill>
                              <a:headEnd type="oval"/>
                              <a:tailEnd type="oval"/>
                            </a:ln>
                            <a:ex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30454916" id="Group 79" o:spid="_x0000_s1026" style="position:absolute;margin-left:2.85pt;margin-top:2.75pt;width:490.15pt;height:87.9pt;z-index:251653120;mso-width-relative:margin;mso-height-relative:margin" coordsize="63048,12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">
                <v:group id="Group 74" o:spid="_x0000_s1027" style="position:absolute;width:22188;height:12907" coordsize="20674,130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rect id="Rectangle 75" o:spid="_x0000_s1028" style="position:absolute;left:1143;top:20;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VET8QA&#10;AADbAAAADwAAAGRycy9kb3ducmV2LnhtbESPQWvCQBSE7wX/w/IEb3XTQG2JWSUIweJBrG31+sw+&#10;k9Ds25BdY/z3bqHgcZiZb5h0OZhG9NS52rKCl2kEgriwuuZSwfdX/vwOwnlkjY1lUnAjB8vF6CnF&#10;RNsrf1K/96UIEHYJKqi8bxMpXVGRQTe1LXHwzrYz6IPsSqk7vAa4aWQcRTNpsOawUGFLq4qK3/3F&#10;KNg2+ex2+LlsaUPxjnM6nrLzWqnJeMjmIDwN/hH+b39oBW+v8Pcl/A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FRE/EAAAA2wAAAA8AAAAAAAAAAAAAAAAAmAIAAGRycy9k&#10;b3ducmV2LnhtbFBLBQYAAAAABAAEAPUAAACJAwAAAAA=&#10;" fillcolor="#f2f2f2" strokecolor="windowText" strokeweight="1pt">
                    <v:stroke dashstyle="dash" startarrow="oval" endarrow="oval"/>
                  </v:rect>
                  <v:rect id="Rectangle 76" o:spid="_x0000_s1029" style="position:absolute;left:1938;top:20;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1SocIA&#10;AADbAAAADwAAAGRycy9kb3ducmV2LnhtbESPQYvCMBSE74L/IbwFb5quYJXaVBZB0Iuwbi/eHs2z&#10;rdu8lCba6q/fCMIeh5n5hkk3g2nEnTpXW1bwOYtAEBdW11wqyH920xUI55E1NpZJwYMcbLLxKMVE&#10;256/6X7ypQgQdgkqqLxvEyldUZFBN7MtcfAutjPog+xKqTvsA9w0ch5FsTRYc1iosKVtRcXv6WYU&#10;9Ku4f54vZ3mNloembhdH8jkpNfkYvtYgPA3+P/xu77WCZQyvL+EHy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VKhwgAAANsAAAAPAAAAAAAAAAAAAAAAAJgCAABkcnMvZG93&#10;bnJldi54bWxQSwUGAAAAAAQABAD1AAAAhwMAAAAA&#10;" fillcolor="#22b5e5" strokecolor="windowText" strokeweight="1pt">
                    <v:stroke startarrow="oval" endarrow="oval"/>
                  </v:rect>
                  <v:rect id="Rectangle 77" o:spid="_x0000_s1030" style="position:absolute;top:20;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8RFL8A&#10;AADbAAAADwAAAGRycy9kb3ducmV2LnhtbESPzarCMBSE94LvEI7g7prqQq/VKKIIbv1BdHdojm2x&#10;OQlNrPXtjSC4HGbmG2a+bE0lGqp9aVnBcJCAIM6sLjlXcDpu//5B+ICssbJMCl7kYbnoduaYavvk&#10;PTWHkIsIYZ+igiIEl0rps4IM+oF1xNG72dpgiLLOpa7xGeGmkqMkGUuDJceFAh2tC8ruh4dRsMsv&#10;WF4rPaVxcz973rizXjul+r12NQMRqA2/8Le90womE/h8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rxEUvwAAANsAAAAPAAAAAAAAAAAAAAAAAJgCAABkcnMvZG93bnJl&#10;di54bWxQSwUGAAAAAAQABAD1AAAAhAMAAAAA&#10;" fillcolor="#92d050" strokecolor="windowText" strokeweight="1pt">
                    <v:stroke startarrow="oval" endarrow="oval"/>
                  </v:rect>
                  <v:rect id="Rectangle 78" o:spid="_x0000_s1031" style="position:absolute;left:4089;top:20;width:1278;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jSL0A&#10;AADbAAAADwAAAGRycy9kb3ducmV2LnhtbERPuwrCMBTdBf8hXMFNUwUfVKOIIOgiqF3cLs21rTY3&#10;pYm2+vVmEBwP571ct6YUL6pdYVnBaBiBIE6tLjhTkFx2gzkI55E1lpZJwZscrFfdzhJjbRs+0evs&#10;MxFC2MWoIPe+iqV0aU4G3dBWxIG72dqgD7DOpK6xCeGmlOMomkqDBYeGHCva5pQ+zk+joJlPm8/1&#10;dpX3aHYoi2pyJJ+QUv1eu1mA8NT6v/jn3msFszA2fAk/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U5jSL0AAADbAAAADwAAAAAAAAAAAAAAAACYAgAAZHJzL2Rvd25yZXYu&#10;eG1sUEsFBgAAAAAEAAQA9QAAAIIDAAAAAA==&#10;" fillcolor="#22b5e5" strokecolor="windowText" strokeweight="1pt">
                    <v:stroke startarrow="oval" endarrow="oval"/>
                  </v:rect>
                  <v:rect id="Rectangle 79" o:spid="_x0000_s1032" style="position:absolute;left:6530;width:1123;height:13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ytcMYA&#10;AADbAAAADwAAAGRycy9kb3ducmV2LnhtbESPQWsCMRSE74X+h/AKvSyarVi1W6OUUkG8ua16fWxe&#10;N4ubl22S6tpf3wiFHoeZ+YaZL3vbihP50DhW8DDMQRBXTjdcK/h4Xw1mIEJE1tg6JgUXCrBc3N7M&#10;sdDuzFs6lbEWCcKhQAUmxq6QMlSGLIah64iT9+m8xZikr6X2eE5w28pRnk+kxYbTgsGOXg1Vx/Lb&#10;KsjG1XHnN+VP/vWWHSabx31mLiOl7u/6l2cQkfr4H/5rr7WC6RNcv6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ytcMYAAADbAAAADwAAAAAAAAAAAAAAAACYAgAAZHJz&#10;L2Rvd25yZXYueG1sUEsFBgAAAAAEAAQA9QAAAIsDAAAAAA==&#10;" fillcolor="#f79d86" strokecolor="windowText" strokeweight="1pt">
                    <v:stroke startarrow="oval" endarrow="oval"/>
                  </v:rect>
                  <v:rect id="Rectangle 80" o:spid="_x0000_s1033" style="position:absolute;left:8875;top:38;width:9949;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6ZdsAA&#10;AADbAAAADwAAAGRycy9kb3ducmV2LnhtbERPz2vCMBS+D/wfwhvsNtPtIKUzigiCKMKsu+z21jyT&#10;avNSksx2//1yEDx+fL/ny9F14kYhtp4VvE0LEMSN1y0bBV+nzWsJIiZkjZ1nUvBHEZaLydMcK+0H&#10;PtKtTkbkEI4VKrAp9ZWUsbHkME59T5y5sw8OU4bBSB1wyOGuk+9FMZMOW84NFntaW2qu9a9TEA67&#10;ny2b72ZYsysve/s5q69GqZfncfUBItGYHuK7e6sVlHl9/pJ/gF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6ZdsAAAADbAAAADwAAAAAAAAAAAAAAAACYAgAAZHJzL2Rvd25y&#10;ZXYueG1sUEsFBgAAAAAEAAQA9QAAAIUDAAAAAA==&#10;" fillcolor="#fdd389" strokecolor="windowText" strokeweight="1pt">
                    <v:stroke startarrow="oval" endarrow="oval"/>
                  </v:rect>
                  <v:rect id="Rectangle 81" o:spid="_x0000_s1034" style="position:absolute;left:19484;top:38;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U8QA&#10;AADbAAAADwAAAGRycy9kb3ducmV2LnhtbESPQWvCQBSE7wX/w/KE3pqNgkWjq0SL6NGminh7ZJ9J&#10;MPs2zW5j/PddodDjMDPfMItVb2rRUesqywpGUQyCOLe64kLB8Wv7NgXhPLLG2jIpeJCD1XLwssBE&#10;2zt/Upf5QgQIuwQVlN43iZQuL8mgi2xDHLyrbQ36INtC6hbvAW5qOY7jd2mw4rBQYkObkvJb9mMU&#10;XLqDlKf4e9en6excnx+T7GPdKPU67NM5CE+9/w//tfdawXQEzy/h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PglPEAAAA2wAAAA8AAAAAAAAAAAAAAAAAmAIAAGRycy9k&#10;b3ducmV2LnhtbFBLBQYAAAAABAAEAPUAAACJAwAAAAA=&#10;" fillcolor="yellow" strokecolor="windowText" strokeweight="1pt">
                    <v:stroke startarrow="oval" endarrow="oval"/>
                  </v:rect>
                </v:group>
                <v:group id="Group 82" o:spid="_x0000_s1035" style="position:absolute;left:22228;top:79;width:20809;height:12810" coordorigin="22228,79" coordsize="21066,1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rect id="Rectangle 83" o:spid="_x0000_s1036" style="position:absolute;left:23371;top:79;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UJh8QA&#10;AADbAAAADwAAAGRycy9kb3ducmV2LnhtbESPT2vCQBTE7wW/w/IEb81GhRBiVpFCsPQg1n+9vmaf&#10;SWj2bciuGr+9Wyj0OMzMb5h8NZhW3Kh3jWUF0ygGQVxa3XCl4HgoXlMQziNrbC2Tggc5WC1HLzlm&#10;2t75k257X4kAYZehgtr7LpPSlTUZdJHtiIN3sb1BH2RfSd3jPcBNK2dxnEiDDYeFGjt6q6n82V+N&#10;gm1bJI/z6bqlD5rtuKCv7/Vlo9RkPKwXIDwN/j/8137XCtI5/H4JP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1CYfEAAAA2wAAAA8AAAAAAAAAAAAAAAAAmAIAAGRycy9k&#10;b3ducmV2LnhtbFBLBQYAAAAABAAEAPUAAACJAwAAAAA=&#10;" fillcolor="#f2f2f2" strokecolor="windowText" strokeweight="1pt">
                    <v:stroke dashstyle="dash" startarrow="oval" endarrow="oval"/>
                  </v:rect>
                  <v:rect id="Rectangle 84" o:spid="_x0000_s1037" style="position:absolute;left:22228;top:79;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j/RL4A&#10;AADbAAAADwAAAGRycy9kb3ducmV2LnhtbESPQavCMBCE74L/IazgTVNFRKtRRBG8PhXR29KsbbHZ&#10;hCbW+u/NA8HjMDPfMMt1ayrRUO1LywpGwwQEcWZ1ybmC82k/mIHwAVljZZkUvMnDetXtLDHV9sV/&#10;1BxDLiKEfYoKihBcKqXPCjLoh9YRR+9ua4MhyjqXusZXhJtKjpNkKg2WHBcKdLQtKHscn0bBIb9i&#10;eav0nKbN4+J55y5665Tq99rNAkSgNvzC3/ZBK5hN4P9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o/0S+AAAA2wAAAA8AAAAAAAAAAAAAAAAAmAIAAGRycy9kb3ducmV2&#10;LnhtbFBLBQYAAAAABAAEAPUAAACDAwAAAAA=&#10;" fillcolor="#92d050" strokecolor="windowText" strokeweight="1pt">
                    <v:stroke startarrow="oval" endarrow="oval"/>
                  </v:rect>
                  <v:rect id="Rectangle 85" o:spid="_x0000_s1038" style="position:absolute;left:24671;top:129;width:16339;height:1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67sQA&#10;AADbAAAADwAAAGRycy9kb3ducmV2LnhtbESPQWsCMRSE74X+h/AKvdVsC5VlNYoIBWkp1G0v3p6b&#10;Z7K6eVmS1N3++0YQPA4z8w0zX46uE2cKsfWs4HlSgCBuvG7ZKPj5fnsqQcSErLHzTAr+KMJycX83&#10;x0r7gbd0rpMRGcKxQgU2pb6SMjaWHMaJ74mzd/DBYcoyGKkDDhnuOvlSFFPpsOW8YLGntaXmVP86&#10;BeHzfb9hs2uGNbvy+GG/pvXJKPX4MK5mIBKN6Ra+tjdaQfkKly/5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pOu7EAAAA2wAAAA8AAAAAAAAAAAAAAAAAmAIAAGRycy9k&#10;b3ducmV2LnhtbFBLBQYAAAAABAAEAPUAAACJAwAAAAA=&#10;" fillcolor="#fdd389" strokecolor="windowText" strokeweight="1pt">
                    <v:stroke startarrow="oval" endarrow="oval"/>
                  </v:rect>
                  <v:rect id="Rectangle 86" o:spid="_x0000_s1039" style="position:absolute;left:41888;top:98;width:1407;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YaJ8QA&#10;AADbAAAADwAAAGRycy9kb3ducmV2LnhtbESPQWvCQBSE7wX/w/KE3pqNhYpGV4mK2GNNFfH2yD6T&#10;YPZtml1j/PfdgtDjMDPfMPNlb2rRUesqywpGUQyCOLe64kLB4Xv7NgHhPLLG2jIpeJCD5WLwMsdE&#10;2zvvqct8IQKEXYIKSu+bREqXl2TQRbYhDt7FtgZ9kG0hdYv3ADe1fI/jsTRYcVgosaF1Sfk1uxkF&#10;5+5LymP8s+vTdHqqT4+PbLNqlHod9ukMhKfe/4ef7U+tYDKGvy/h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mGifEAAAA2wAAAA8AAAAAAAAAAAAAAAAAmAIAAGRycy9k&#10;b3ducmV2LnhtbFBLBQYAAAAABAAEAPUAAACJAwAAAAA=&#10;" fillcolor="yellow" strokecolor="windowText" strokeweight="1pt">
                    <v:stroke startarrow="oval" endarrow="oval"/>
                  </v:rect>
                </v:group>
                <v:group id="Group 87" o:spid="_x0000_s1040" style="position:absolute;left:42945;width:20103;height:12976" coordorigin="42945" coordsize="20282,1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rect id="Rectangle 88" o:spid="_x0000_s1041" style="position:absolute;left:43797;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b9rwA&#10;AADbAAAADwAAAGRycy9kb3ducmV2LnhtbERPuwrCMBTdBf8hXMFNUx1EqlFEKIqD+Ha9Nte22NyU&#10;Jmr9ezMIjofzns4bU4oX1a6wrGDQj0AQp1YXnCk4HZPeGITzyBpLy6TgQw7ms3ZrirG2b97T6+Az&#10;EULYxagg976KpXRpTgZd31bEgbvb2qAPsM6krvEdwk0ph1E0kgYLDg05VrTMKX0cnkbBtkxGn8v5&#10;uaUNDXec0PW2uK+U6naaxQSEp8b/xT/3WisYh7HhS/gBcvY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kZv2vAAAANsAAAAPAAAAAAAAAAAAAAAAAJgCAABkcnMvZG93bnJldi54&#10;bWxQSwUGAAAAAAQABAD1AAAAgQMAAAAA&#10;" fillcolor="#f2f2f2" strokecolor="windowText" strokeweight="1pt">
                    <v:stroke dashstyle="dash" startarrow="oval" endarrow="oval"/>
                  </v:rect>
                  <v:rect id="Rectangle 89" o:spid="_x0000_s1042" style="position:absolute;left:42945;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lQ2r0A&#10;AADbAAAADwAAAGRycy9kb3ducmV2LnhtbESPzQrCMBCE74LvEFbwpqkeRKtRRBG8+oPobWnWtths&#10;QhNrfXsjCB6HmfmGWaxaU4mGal9aVjAaJiCIM6tLzhWcT7vBFIQPyBory6TgTR5Wy25ngam2Lz5Q&#10;cwy5iBD2KSooQnCplD4ryKAfWkccvbutDYYo61zqGl8Rbio5TpKJNFhyXCjQ0aag7HF8GgX7/Irl&#10;rdIzmjSPi+etu+iNU6rfa9dzEIHa8A//2nutYDqD75f4A+Ty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6lQ2r0AAADbAAAADwAAAAAAAAAAAAAAAACYAgAAZHJzL2Rvd25yZXYu&#10;eG1sUEsFBgAAAAAEAAQA9QAAAIIDAAAAAA==&#10;" fillcolor="#92d050" strokecolor="windowText" strokeweight="1pt">
                    <v:stroke startarrow="oval" endarrow="oval"/>
                  </v:rect>
                  <v:rect id="Rectangle 90" o:spid="_x0000_s1043" style="position:absolute;left:45097;top:49;width:14465;height:1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cPq8AA&#10;AADbAAAADwAAAGRycy9kb3ducmV2LnhtbERPTWsCMRC9F/wPYQRvNasHsVujiCBIRWhXL96mm2my&#10;dTNZktRd/31zKPT4eN+rzeBacacQG88KZtMCBHHtdcNGweW8f16CiAlZY+uZFDwowmY9elphqX3P&#10;H3SvkhE5hGOJCmxKXSllrC05jFPfEWfuyweHKcNgpA7Y53DXynlRLKTDhnODxY52lupb9eMUhNPb&#10;54HNte537JbfR/u+qG5Gqcl42L6CSDSkf/Gf+6AVvOT1+Uv+AXL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cPq8AAAADbAAAADwAAAAAAAAAAAAAAAACYAgAAZHJzL2Rvd25y&#10;ZXYueG1sUEsFBgAAAAAEAAQA9QAAAIUDAAAAAA==&#10;" fillcolor="#fdd389" strokecolor="windowText" strokeweight="1pt">
                    <v:stroke startarrow="oval" endarrow="oval"/>
                  </v:rect>
                  <v:rect id="Rectangle 91" o:spid="_x0000_s1044" style="position:absolute;left:62037;top:18;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UjsQA&#10;AADbAAAADwAAAGRycy9kb3ducmV2LnhtbESPQWvCQBSE74L/YXmCN90oKE3qKlGRemyjIr09sq9J&#10;aPZtzG5j/PfdQsHjMDPfMKtNb2rRUesqywpm0wgEcW51xYWC8+kweQHhPLLG2jIpeJCDzXo4WGGi&#10;7Z0/qMt8IQKEXYIKSu+bREqXl2TQTW1DHLwv2xr0QbaF1C3eA9zUch5FS2mw4rBQYkO7kvLv7Mco&#10;+OzepbxEt7c+TeNrfX0ssv22UWo86tNXEJ56/wz/t49aQTyDvy/h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WFI7EAAAA2wAAAA8AAAAAAAAAAAAAAAAAmAIAAGRycy9k&#10;b3ducmV2LnhtbFBLBQYAAAAABAAEAPUAAACJAwAAAAA=&#10;" fillcolor="yellow" strokecolor="windowText" strokeweight="1pt">
                    <v:stroke startarrow="oval" endarrow="oval"/>
                  </v:rect>
                  <v:rect id="Rectangle 92" o:spid="_x0000_s1045" style="position:absolute;left:60249;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nZsQA&#10;AADbAAAADwAAAGRycy9kb3ducmV2LnhtbESPQWvCQBSE74L/YXmCF9GNItqmrmKLYjyaCl4f2dck&#10;Nfs2ZFeN/vpuQfA4zMw3zGLVmkpcqXGlZQXjUQSCOLO65FzB8Xs7fAPhPLLGyjIpuJOD1bLbWWCs&#10;7Y0PdE19LgKEXYwKCu/rWEqXFWTQjWxNHLwf2xj0QTa51A3eAtxUchJFM2mw5LBQYE1fBWXn9GIU&#10;bAaPeXLSn7+HaPNIeLcv16dpqlS/164/QHhq/Sv8bCdawfsE/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8J2bEAAAA2wAAAA8AAAAAAAAAAAAAAAAAmAIAAGRycy9k&#10;b3ducmV2LnhtbFBLBQYAAAAABAAEAPUAAACJAwAAAAA=&#10;" fillcolor="#595959" strokecolor="windowText" strokeweight="1pt">
                    <v:stroke startarrow="oval" endarrow="oval"/>
                  </v:rect>
                </v:group>
              </v:group>
            </w:pict>
          </mc:Fallback>
        </mc:AlternateContent>
      </w:r>
    </w:p>
    <w:p w14:paraId="68CB949B" w14:textId="1D53161A" w:rsidR="00D46E3E" w:rsidRDefault="00D46E3E" w:rsidP="00A84A75">
      <w:pPr>
        <w:rPr>
          <w:lang w:val="en-GB"/>
        </w:rPr>
      </w:pPr>
    </w:p>
    <w:p w14:paraId="041816F5" w14:textId="77777777" w:rsidR="00E31586" w:rsidRDefault="00E31586" w:rsidP="00A84A75">
      <w:pPr>
        <w:rPr>
          <w:lang w:val="en-GB"/>
        </w:rPr>
      </w:pPr>
    </w:p>
    <w:p w14:paraId="0B6B08C2" w14:textId="2E3E9CE3" w:rsidR="00D46E3E" w:rsidRDefault="00D46E3E" w:rsidP="00A84A75">
      <w:pPr>
        <w:rPr>
          <w:lang w:val="en-GB"/>
        </w:rPr>
      </w:pPr>
    </w:p>
    <w:p w14:paraId="63617E7E" w14:textId="77777777" w:rsidR="00D46E3E" w:rsidRDefault="00D46E3E" w:rsidP="00A84A75">
      <w:pPr>
        <w:rPr>
          <w:lang w:val="en-GB"/>
        </w:rPr>
      </w:pPr>
    </w:p>
    <w:p w14:paraId="4CFB6AD3" w14:textId="5D6D2667" w:rsidR="00D46E3E" w:rsidRPr="000210B6" w:rsidRDefault="00F25088" w:rsidP="000210B6">
      <w:pPr>
        <w:jc w:val="center"/>
        <w:rPr>
          <w:b/>
          <w:lang w:val="en-GB"/>
        </w:rPr>
      </w:pPr>
      <w:r w:rsidRPr="00F25088">
        <w:rPr>
          <w:b/>
          <w:lang w:val="en-GB"/>
        </w:rPr>
        <w:t>(a)</w:t>
      </w:r>
      <w:r w:rsidR="00D46E3E" w:rsidRPr="00D46E3E">
        <w:rPr>
          <w:noProof/>
        </w:rPr>
        <mc:AlternateContent>
          <mc:Choice Requires="wpg">
            <w:drawing>
              <wp:anchor distT="0" distB="0" distL="114300" distR="114300" simplePos="0" relativeHeight="251655168" behindDoc="0" locked="0" layoutInCell="1" allowOverlap="1" wp14:anchorId="5A863806" wp14:editId="5F9A291C">
                <wp:simplePos x="0" y="0"/>
                <wp:positionH relativeFrom="column">
                  <wp:posOffset>14426</wp:posOffset>
                </wp:positionH>
                <wp:positionV relativeFrom="paragraph">
                  <wp:posOffset>198478</wp:posOffset>
                </wp:positionV>
                <wp:extent cx="6272011" cy="1217053"/>
                <wp:effectExtent l="0" t="0" r="14605" b="21590"/>
                <wp:wrapNone/>
                <wp:docPr id="156" name="Group 3"/>
                <wp:cNvGraphicFramePr/>
                <a:graphic xmlns:a="http://schemas.openxmlformats.org/drawingml/2006/main">
                  <a:graphicData uri="http://schemas.microsoft.com/office/word/2010/wordprocessingGroup">
                    <wpg:wgp>
                      <wpg:cNvGrpSpPr/>
                      <wpg:grpSpPr>
                        <a:xfrm>
                          <a:off x="0" y="0"/>
                          <a:ext cx="6272011" cy="1217053"/>
                          <a:chOff x="0" y="0"/>
                          <a:chExt cx="8011171" cy="1441706"/>
                        </a:xfrm>
                      </wpg:grpSpPr>
                      <wpg:grpSp>
                        <wpg:cNvPr id="158" name="Group 158"/>
                        <wpg:cNvGrpSpPr/>
                        <wpg:grpSpPr>
                          <a:xfrm>
                            <a:off x="0" y="0"/>
                            <a:ext cx="2826449" cy="1428266"/>
                            <a:chOff x="0" y="0"/>
                            <a:chExt cx="2072641" cy="1308589"/>
                          </a:xfrm>
                        </wpg:grpSpPr>
                        <wps:wsp>
                          <wps:cNvPr id="159" name="Rectangle 159"/>
                          <wps:cNvSpPr/>
                          <wps:spPr bwMode="auto">
                            <a:xfrm>
                              <a:off x="114300" y="2036"/>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160" name="Rectangle 160"/>
                          <wps:cNvSpPr/>
                          <wps:spPr bwMode="auto">
                            <a:xfrm>
                              <a:off x="193842" y="2035"/>
                              <a:ext cx="114300" cy="1304705"/>
                            </a:xfrm>
                            <a:prstGeom prst="rect">
                              <a:avLst/>
                            </a:prstGeom>
                            <a:solidFill>
                              <a:srgbClr val="70CFEE">
                                <a:lumMod val="75000"/>
                              </a:srgbClr>
                            </a:solidFill>
                            <a:ln w="12700">
                              <a:solidFill>
                                <a:sysClr val="windowText" lastClr="000000"/>
                              </a:solidFill>
                              <a:headEnd type="oval"/>
                              <a:tailEnd type="oval"/>
                            </a:ln>
                            <a:extLst/>
                          </wps:spPr>
                          <wps:bodyPr rtlCol="0" anchor="ctr"/>
                        </wps:wsp>
                        <wps:wsp>
                          <wps:cNvPr id="161" name="Rectangle 161"/>
                          <wps:cNvSpPr/>
                          <wps:spPr bwMode="auto">
                            <a:xfrm>
                              <a:off x="0" y="2034"/>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162" name="Rectangle 162"/>
                          <wps:cNvSpPr/>
                          <wps:spPr bwMode="auto">
                            <a:xfrm>
                              <a:off x="408911" y="2035"/>
                              <a:ext cx="127831" cy="1304704"/>
                            </a:xfrm>
                            <a:prstGeom prst="rect">
                              <a:avLst/>
                            </a:prstGeom>
                            <a:solidFill>
                              <a:srgbClr val="70CFEE">
                                <a:lumMod val="75000"/>
                              </a:srgbClr>
                            </a:solidFill>
                            <a:ln w="12700">
                              <a:solidFill>
                                <a:sysClr val="windowText" lastClr="000000"/>
                              </a:solidFill>
                              <a:headEnd type="oval"/>
                              <a:tailEnd type="oval"/>
                            </a:ln>
                            <a:extLst/>
                          </wps:spPr>
                          <wps:bodyPr rtlCol="0" anchor="ctr"/>
                        </wps:wsp>
                        <wps:wsp>
                          <wps:cNvPr id="163" name="Rectangle 163"/>
                          <wps:cNvSpPr/>
                          <wps:spPr bwMode="auto">
                            <a:xfrm>
                              <a:off x="653019" y="0"/>
                              <a:ext cx="112323" cy="1308589"/>
                            </a:xfrm>
                            <a:prstGeom prst="rect">
                              <a:avLst/>
                            </a:prstGeom>
                            <a:solidFill>
                              <a:srgbClr val="F15B35">
                                <a:lumMod val="60000"/>
                                <a:lumOff val="40000"/>
                              </a:srgbClr>
                            </a:solidFill>
                            <a:ln w="12700">
                              <a:solidFill>
                                <a:sysClr val="windowText" lastClr="000000"/>
                              </a:solidFill>
                              <a:headEnd type="oval"/>
                              <a:tailEnd type="oval"/>
                            </a:ln>
                            <a:extLst/>
                          </wps:spPr>
                          <wps:bodyPr rtlCol="0" anchor="ctr"/>
                        </wps:wsp>
                        <wps:wsp>
                          <wps:cNvPr id="164" name="Rectangle 164"/>
                          <wps:cNvSpPr/>
                          <wps:spPr bwMode="auto">
                            <a:xfrm>
                              <a:off x="887579" y="3884"/>
                              <a:ext cx="841235" cy="1304705"/>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165" name="Rectangle 165"/>
                          <wps:cNvSpPr/>
                          <wps:spPr bwMode="auto">
                            <a:xfrm>
                              <a:off x="1953584" y="3884"/>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166" name="Group 166"/>
                        <wpg:cNvGrpSpPr/>
                        <wpg:grpSpPr>
                          <a:xfrm>
                            <a:off x="2824447" y="8830"/>
                            <a:ext cx="2623849" cy="1417411"/>
                            <a:chOff x="2824449" y="8830"/>
                            <a:chExt cx="2090617" cy="1306555"/>
                          </a:xfrm>
                        </wpg:grpSpPr>
                        <wps:wsp>
                          <wps:cNvPr id="167" name="Rectangle 167"/>
                          <wps:cNvSpPr/>
                          <wps:spPr bwMode="auto">
                            <a:xfrm>
                              <a:off x="2938749" y="8832"/>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168" name="Rectangle 168"/>
                          <wps:cNvSpPr/>
                          <wps:spPr bwMode="auto">
                            <a:xfrm>
                              <a:off x="2824449" y="8830"/>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169" name="Rectangle 169"/>
                          <wps:cNvSpPr/>
                          <wps:spPr bwMode="auto">
                            <a:xfrm>
                              <a:off x="3068692" y="13823"/>
                              <a:ext cx="1467027"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170" name="Rectangle 170"/>
                          <wps:cNvSpPr/>
                          <wps:spPr bwMode="auto">
                            <a:xfrm>
                              <a:off x="4796009" y="10680"/>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171" name="Group 171"/>
                        <wpg:cNvGrpSpPr/>
                        <wpg:grpSpPr>
                          <a:xfrm>
                            <a:off x="5423093" y="7"/>
                            <a:ext cx="2588078" cy="1441699"/>
                            <a:chOff x="5423093" y="7"/>
                            <a:chExt cx="2054996" cy="1311778"/>
                          </a:xfrm>
                        </wpg:grpSpPr>
                        <wps:wsp>
                          <wps:cNvPr id="172" name="Rectangle 172"/>
                          <wps:cNvSpPr/>
                          <wps:spPr bwMode="auto">
                            <a:xfrm>
                              <a:off x="5535072" y="7"/>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173" name="Rectangle 173"/>
                          <wps:cNvSpPr/>
                          <wps:spPr bwMode="auto">
                            <a:xfrm>
                              <a:off x="5423093" y="8037"/>
                              <a:ext cx="114300" cy="1287852"/>
                            </a:xfrm>
                            <a:prstGeom prst="rect">
                              <a:avLst/>
                            </a:prstGeom>
                            <a:solidFill>
                              <a:srgbClr val="92D050"/>
                            </a:solidFill>
                            <a:ln w="12700">
                              <a:solidFill>
                                <a:sysClr val="windowText" lastClr="000000"/>
                              </a:solidFill>
                              <a:headEnd type="oval"/>
                              <a:tailEnd type="oval"/>
                            </a:ln>
                            <a:extLst/>
                          </wps:spPr>
                          <wps:bodyPr rtlCol="0" anchor="ctr"/>
                        </wps:wsp>
                        <wps:wsp>
                          <wps:cNvPr id="174" name="Rectangle 174"/>
                          <wps:cNvSpPr/>
                          <wps:spPr bwMode="auto">
                            <a:xfrm>
                              <a:off x="5665017" y="4998"/>
                              <a:ext cx="1479126"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175" name="Rectangle 175"/>
                          <wps:cNvSpPr/>
                          <wps:spPr bwMode="auto">
                            <a:xfrm>
                              <a:off x="7359032" y="1855"/>
                              <a:ext cx="119057" cy="1304705"/>
                            </a:xfrm>
                            <a:prstGeom prst="rect">
                              <a:avLst/>
                            </a:prstGeom>
                            <a:solidFill>
                              <a:srgbClr val="FFFF00"/>
                            </a:solidFill>
                            <a:ln w="12700">
                              <a:solidFill>
                                <a:sysClr val="windowText" lastClr="000000"/>
                              </a:solidFill>
                              <a:headEnd type="oval"/>
                              <a:tailEnd type="oval"/>
                            </a:ln>
                            <a:extLst/>
                          </wps:spPr>
                          <wps:bodyPr rtlCol="0" anchor="ctr"/>
                        </wps:wsp>
                        <wps:wsp>
                          <wps:cNvPr id="176" name="Rectangle 176"/>
                          <wps:cNvSpPr/>
                          <wps:spPr bwMode="auto">
                            <a:xfrm>
                              <a:off x="7195910" y="7080"/>
                              <a:ext cx="119057" cy="1304705"/>
                            </a:xfrm>
                            <a:prstGeom prst="rect">
                              <a:avLst/>
                            </a:prstGeom>
                            <a:solidFill>
                              <a:sysClr val="windowText" lastClr="000000">
                                <a:lumMod val="65000"/>
                                <a:lumOff val="35000"/>
                              </a:sysClr>
                            </a:solidFill>
                            <a:ln w="12700">
                              <a:solidFill>
                                <a:sysClr val="windowText" lastClr="000000"/>
                              </a:solidFill>
                              <a:headEnd type="oval"/>
                              <a:tailEnd type="oval"/>
                            </a:ln>
                            <a:extLst/>
                          </wps:spPr>
                          <wps:bodyPr rtlCol="0" anchor="ctr"/>
                        </wps:wsp>
                      </wpg:grpSp>
                      <wps:wsp>
                        <wps:cNvPr id="177" name="Rectangle 177"/>
                        <wps:cNvSpPr/>
                        <wps:spPr bwMode="auto">
                          <a:xfrm>
                            <a:off x="2429609" y="0"/>
                            <a:ext cx="149941" cy="1433926"/>
                          </a:xfrm>
                          <a:prstGeom prst="rect">
                            <a:avLst/>
                          </a:prstGeom>
                          <a:solidFill>
                            <a:sysClr val="windowText" lastClr="000000">
                              <a:lumMod val="65000"/>
                              <a:lumOff val="35000"/>
                            </a:sysClr>
                          </a:solidFill>
                          <a:ln w="12700">
                            <a:solidFill>
                              <a:sysClr val="windowText" lastClr="000000"/>
                            </a:solidFill>
                            <a:headEnd type="oval"/>
                            <a:tailEnd type="oval"/>
                          </a:ln>
                          <a:extLst/>
                        </wps:spPr>
                        <wps:bodyPr rtlCol="0" anchor="ctr"/>
                      </wps:wsp>
                      <wps:wsp>
                        <wps:cNvPr id="178" name="Rectangle 178"/>
                        <wps:cNvSpPr/>
                        <wps:spPr bwMode="auto">
                          <a:xfrm>
                            <a:off x="5075493" y="12926"/>
                            <a:ext cx="149941" cy="1413323"/>
                          </a:xfrm>
                          <a:prstGeom prst="rect">
                            <a:avLst/>
                          </a:prstGeom>
                          <a:solidFill>
                            <a:sysClr val="windowText" lastClr="000000">
                              <a:lumMod val="65000"/>
                              <a:lumOff val="35000"/>
                            </a:sysClr>
                          </a:solidFill>
                          <a:ln w="12700">
                            <a:solidFill>
                              <a:sysClr val="windowText" lastClr="000000"/>
                            </a:solidFill>
                            <a:headEnd type="oval"/>
                            <a:tailEnd type="oval"/>
                          </a:ln>
                          <a:ex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7DB795A4" id="Group 3" o:spid="_x0000_s1026" style="position:absolute;margin-left:1.15pt;margin-top:15.65pt;width:493.85pt;height:95.85pt;z-index:251655168;mso-width-relative:margin;mso-height-relative:margin" coordsize="80111,14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">
                <v:group id="Group 158" o:spid="_x0000_s1027" style="position:absolute;width:28264;height:14282" coordsize="20726,130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rect id="Rectangle 159" o:spid="_x0000_s1028" style="position:absolute;left:1143;top:20;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sRDMMA&#10;AADcAAAADwAAAGRycy9kb3ducmV2LnhtbERPTWvCQBC9F/wPywje6qaBShuzShCCxYNY2+p1zI5J&#10;aHY2ZNcY/71bKHibx/ucdDmYRvTUudqygpdpBIK4sLrmUsH3V/78BsJ5ZI2NZVJwIwfLxegpxUTb&#10;K39Sv/elCCHsElRQed8mUrqiIoNualviwJ1tZ9AH2JVSd3gN4aaRcRTNpMGaQ0OFLa0qKn73F6Ng&#10;2+Sz2+HnsqUNxTvO6XjKzmulJuMhm4PwNPiH+N/9ocP813f4eyZc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sRDMMAAADcAAAADwAAAAAAAAAAAAAAAACYAgAAZHJzL2Rv&#10;d25yZXYueG1sUEsFBgAAAAAEAAQA9QAAAIgDAAAAAA==&#10;" fillcolor="#f2f2f2" strokecolor="windowText" strokeweight="1pt">
                    <v:stroke dashstyle="dash" startarrow="oval" endarrow="oval"/>
                  </v:rect>
                  <v:rect id="Rectangle 160" o:spid="_x0000_s1029" style="position:absolute;left:1938;top:20;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ZYf8QA&#10;AADcAAAADwAAAGRycy9kb3ducmV2LnhtbESPT4vCQAzF78J+hyEL3nS6wlapjiILwu5F8M/FW+jE&#10;ttrJlM6srX56cxC8JbyX935ZrHpXqxu1ofJs4GucgCLOva24MHA8bEYzUCEiW6w9k4E7BVgtPwYL&#10;zKzveEe3fSyUhHDI0EAZY5NpHfKSHIaxb4hFO/vWYZS1LbRtsZNwV+tJkqTaYcXSUGJDPyXl1/2/&#10;M9DN0u5xOp/0JZn+1VXzvaV4JGOGn/16DipSH9/m1/WvFfxU8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WWH/EAAAA3AAAAA8AAAAAAAAAAAAAAAAAmAIAAGRycy9k&#10;b3ducmV2LnhtbFBLBQYAAAAABAAEAPUAAACJAwAAAAA=&#10;" fillcolor="#22b5e5" strokecolor="windowText" strokeweight="1pt">
                    <v:stroke startarrow="oval" endarrow="oval"/>
                  </v:rect>
                  <v:rect id="Rectangle 161" o:spid="_x0000_s1030" style="position:absolute;top:20;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zO78A&#10;AADcAAAADwAAAGRycy9kb3ducmV2LnhtbERPTYvCMBC9L/gfwgjetqkeylqNRRTBq+4iehuasS1t&#10;JqGJtf77zYKwt3m8z1kXo+nEQL1vLCuYJykI4tLqhisFP9+Hzy8QPiBr7CyTghd5KDaTjzXm2j75&#10;RMM5VCKGsM9RQR2Cy6X0ZU0GfWIdceTutjcYIuwrqXt8xnDTyUWaZtJgw7GhRke7msr2/DAKjtUV&#10;m1unl5QN7cXz3l30zik1m47bFYhAY/gXv91HHednc/h7Jl4gN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7M7vwAAANwAAAAPAAAAAAAAAAAAAAAAAJgCAABkcnMvZG93bnJl&#10;di54bWxQSwUGAAAAAAQABAD1AAAAhAMAAAAA&#10;" fillcolor="#92d050" strokecolor="windowText" strokeweight="1pt">
                    <v:stroke startarrow="oval" endarrow="oval"/>
                  </v:rect>
                  <v:rect id="Rectangle 162" o:spid="_x0000_s1031" style="position:absolute;left:4089;top:20;width:1278;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jk8EA&#10;AADcAAAADwAAAGRycy9kb3ducmV2LnhtbERPTYvCMBC9C/sfwix403QFq3SbiiwIuxdB7cXb0Ixt&#10;12ZSmmirv94Igrd5vM9JV4NpxJU6V1tW8DWNQBAXVtdcKsgPm8kShPPIGhvLpOBGDlbZxyjFRNue&#10;d3Td+1KEEHYJKqi8bxMpXVGRQTe1LXHgTrYz6APsSqk77EO4aeQsimJpsObQUGFLPxUV5/3FKOiX&#10;cX8/no7yP1r8NXU735LPSanx57D+BuFp8G/xy/2rw/x4Bs9nwgUy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IY5PBAAAA3AAAAA8AAAAAAAAAAAAAAAAAmAIAAGRycy9kb3du&#10;cmV2LnhtbFBLBQYAAAAABAAEAPUAAACGAwAAAAA=&#10;" fillcolor="#22b5e5" strokecolor="windowText" strokeweight="1pt">
                    <v:stroke startarrow="oval" endarrow="oval"/>
                  </v:rect>
                  <v:rect id="Rectangle 163" o:spid="_x0000_s1032" style="position:absolute;left:6530;width:1123;height:130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PeMQA&#10;AADcAAAADwAAAGRycy9kb3ducmV2LnhtbERP32vCMBB+H/g/hBvspWg6txWpRhFxMHxbN/X1aG5N&#10;sbl0SaZ1f/0yGOztPr6ft1gNthNn8qF1rOB+koMgrp1uuVHw/vY8noEIEVlj55gUXCnAajm6WWCp&#10;3YVf6VzFRqQQDiUqMDH2pZShNmQxTFxPnLgP5y3GBH0jtcdLCrednOZ5IS22nBoM9rQxVJ+qL6sg&#10;e6xPe7+rvvPPbXYsdk+HzFynSt3dDus5iEhD/Bf/uV90ml88wO8z6Q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bD3jEAAAA3AAAAA8AAAAAAAAAAAAAAAAAmAIAAGRycy9k&#10;b3ducmV2LnhtbFBLBQYAAAAABAAEAPUAAACJAwAAAAA=&#10;" fillcolor="#f79d86" strokecolor="windowText" strokeweight="1pt">
                    <v:stroke startarrow="oval" endarrow="oval"/>
                  </v:rect>
                  <v:rect id="Rectangle 164" o:spid="_x0000_s1033" style="position:absolute;left:8875;top:38;width:841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f3dcIA&#10;AADcAAAADwAAAGRycy9kb3ducmV2LnhtbERP30vDMBB+F/wfwgl7s6ljlFGXDRkIYzLQ6otvt+aW&#10;1DWXksS1+++NIPh2H9/PW20m14sLhdh5VvBQlCCIW687Ngo+3p/vlyBiQtbYeyYFV4qwWd/erLDW&#10;fuQ3ujTJiBzCsUYFNqWhljK2lhzGwg/EmTv54DBlGIzUAccc7no5L8tKOuw4N1gcaGupPTffTkE4&#10;7I87Np/tuGW3/Hqxr1VzNkrN7qanRxCJpvQv/nPvdJ5fLeD3mXy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d1wgAAANwAAAAPAAAAAAAAAAAAAAAAAJgCAABkcnMvZG93&#10;bnJldi54bWxQSwUGAAAAAAQABAD1AAAAhwMAAAAA&#10;" fillcolor="#fdd389" strokecolor="windowText" strokeweight="1pt">
                    <v:stroke startarrow="oval" endarrow="oval"/>
                  </v:rect>
                  <v:rect id="Rectangle 165" o:spid="_x0000_s1034" style="position:absolute;left:19535;top:38;width:1191;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KV8IA&#10;AADcAAAADwAAAGRycy9kb3ducmV2LnhtbERPTWvCQBC9C/6HZQRvZmNBqamrREX0aFOL9DZkp0kw&#10;O5tm1xj/vVso9DaP9znLdW9q0VHrKssKplEMgji3uuJCwfljP3kF4TyyxtoyKXiQg/VqOFhiou2d&#10;36nLfCFCCLsEFZTeN4mULi/JoItsQxy4b9sa9AG2hdQt3kO4qeVLHM+lwYpDQ4kNbUvKr9nNKPjq&#10;TlJ+xj+HPk0Xl/rymGW7TaPUeNSnbyA89f5f/Oc+6jB/PoPfZ8IF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AYpXwgAAANwAAAAPAAAAAAAAAAAAAAAAAJgCAABkcnMvZG93&#10;bnJldi54bWxQSwUGAAAAAAQABAD1AAAAhwMAAAAA&#10;" fillcolor="yellow" strokecolor="windowText" strokeweight="1pt">
                    <v:stroke startarrow="oval" endarrow="oval"/>
                  </v:rect>
                </v:group>
                <v:group id="Group 166" o:spid="_x0000_s1035" style="position:absolute;left:28244;top:88;width:26238;height:14174" coordorigin="28244,88" coordsize="20906,1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rect id="Rectangle 167" o:spid="_x0000_s1036" style="position:absolute;left:29387;top:88;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TqWMIA&#10;AADcAAAADwAAAGRycy9kb3ducmV2LnhtbERPS4vCMBC+L/gfwgjebLoeulKNIgtF8SDrY9fr2Ixt&#10;sZmUJmr990YQ9jYf33Om887U4katqywr+IxiEMS51RUXCg77bDgG4TyyxtoyKXiQg/ms9zHFVNs7&#10;b+m284UIIexSVFB636RSurwkgy6yDXHgzrY16ANsC6lbvIdwU8tRHCfSYMWhocSGvkvKL7urUbCp&#10;s+Tx93vd0JpGP5zR8bQ4L5Ua9LvFBISnzv+L3+6VDvOTL3g9Ey6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pYwgAAANwAAAAPAAAAAAAAAAAAAAAAAJgCAABkcnMvZG93&#10;bnJldi54bWxQSwUGAAAAAAQABAD1AAAAhwMAAAAA&#10;" fillcolor="#f2f2f2" strokecolor="windowText" strokeweight="1pt">
                    <v:stroke dashstyle="dash" startarrow="oval" endarrow="oval"/>
                  </v:rect>
                  <v:rect id="Rectangle 168" o:spid="_x0000_s1037" style="position:absolute;left:28244;top:88;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apsIA&#10;AADcAAAADwAAAGRycy9kb3ducmV2LnhtbESPQWvDMAyF74P+B6NCb6uzHcKW1S2jZZBrsxG2m4i1&#10;JDSWTewm6b+vDoPdJN7Te592h8UNaqIx9p4NPG0zUMSNtz23Br4+Px5fQMWEbHHwTAZuFOGwXz3s&#10;sLB+5jNNVWqVhHAs0ECXUii0jk1HDuPWB2LRfv3oMMk6ttqOOEu4G/RzluXaYc/S0GGgY0fNpbo6&#10;A2X7jf3PYF8pny515FOo7TEYs1kv72+gEi3p3/x3XVrBz4VWnpEJ9P4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RqmwgAAANwAAAAPAAAAAAAAAAAAAAAAAJgCAABkcnMvZG93&#10;bnJldi54bWxQSwUGAAAAAAQABAD1AAAAhwMAAAAA&#10;" fillcolor="#92d050" strokecolor="windowText" strokeweight="1pt">
                    <v:stroke startarrow="oval" endarrow="oval"/>
                  </v:rect>
                  <v:rect id="Rectangle 169" o:spid="_x0000_s1038" style="position:absolute;left:30686;top:138;width:14671;height:13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ZY68IA&#10;AADcAAAADwAAAGRycy9kb3ducmV2LnhtbERPTWsCMRC9F/ofwhR6q9n2sNitUYpQkEpBVy+9jZsx&#10;2bqZLEl0t/++EYTe5vE+Z7YYXScuFGLrWcHzpABB3HjdslGw3308TUHEhKyx80wKfinCYn5/N8NK&#10;+4G3dKmTETmEY4UKbEp9JWVsLDmME98TZ+7og8OUYTBSBxxyuOvkS1GU0mHLucFiT0tLzak+OwXh&#10;6/OwYvPdDEt205+13ZT1ySj1+DC+v4FINKZ/8c290nl++QrXZ/IF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ljrwgAAANwAAAAPAAAAAAAAAAAAAAAAAJgCAABkcnMvZG93&#10;bnJldi54bWxQSwUGAAAAAAQABAD1AAAAhwMAAAAA&#10;" fillcolor="#fdd389" strokecolor="windowText" strokeweight="1pt">
                    <v:stroke startarrow="oval" endarrow="oval"/>
                  </v:rect>
                  <v:rect id="Rectangle 170" o:spid="_x0000_s1039" style="position:absolute;left:47960;top:106;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sYA&#10;AADcAAAADwAAAGRycy9kb3ducmV2LnhtbESPQU/CQBCF7yb+h82QcJMtJohUFlI1RI5YIMTbpDu2&#10;jd3Z2l1K+ffMwcTbTN6b975ZrgfXqJ66UHs2MJ0koIgLb2suDRz2m4dnUCEiW2w8k4ErBViv7u+W&#10;mFp/4U/q81gqCeGQooEqxjbVOhQVOQwT3xKL9u07h1HWrtS2w4uEu0Y/JsmTdlizNFTY0ltFxU9+&#10;dga++p3Wx+T3Y8iyxak5XWf5+2trzHg0ZC+gIg3x3/x3vbWCPxd8eUYm0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EsYAAADcAAAADwAAAAAAAAAAAAAAAACYAgAAZHJz&#10;L2Rvd25yZXYueG1sUEsFBgAAAAAEAAQA9QAAAIsDAAAAAA==&#10;" fillcolor="yellow" strokecolor="windowText" strokeweight="1pt">
                    <v:stroke startarrow="oval" endarrow="oval"/>
                  </v:rect>
                </v:group>
                <v:group id="Group 171" o:spid="_x0000_s1040" style="position:absolute;left:54230;width:25881;height:14417" coordorigin="54230" coordsize="20549,13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rect id="Rectangle 172" o:spid="_x0000_s1041" style="position:absolute;left:55350;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rfHcEA&#10;AADcAAAADwAAAGRycy9kb3ducmV2LnhtbERPS4vCMBC+L/gfwgjebLo9qFSjyELZxYP49jrbjG3Z&#10;ZlKaqPXfG0HY23x8z5ktOlOLG7WusqzgM4pBEOdWV1woOOyz4QSE88gaa8uk4EEOFvPexwxTbe+8&#10;pdvOFyKEsEtRQel9k0rp8pIMusg2xIG72NagD7AtpG7xHsJNLZM4HkmDFYeGEhv6Kin/212NgnWd&#10;jR6n43VNK0o2nNH5d3n5VmrQ75ZTEJ46/y9+u390mD9O4PVMuE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K3x3BAAAA3AAAAA8AAAAAAAAAAAAAAAAAmAIAAGRycy9kb3du&#10;cmV2LnhtbFBLBQYAAAAABAAEAPUAAACGAwAAAAA=&#10;" fillcolor="#f2f2f2" strokecolor="windowText" strokeweight="1pt">
                    <v:stroke dashstyle="dash" startarrow="oval" endarrow="oval"/>
                  </v:rect>
                  <v:rect id="Rectangle 173" o:spid="_x0000_s1042" style="position:absolute;left:54230;top:80;width:1143;height:12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QeCr8A&#10;AADcAAAADwAAAGRycy9kb3ducmV2LnhtbERPS4vCMBC+L/gfwgh7W1N3wUc1LaIIXn0gehuasS02&#10;k9Bka/33RljY23x8z1nmvWlER62vLSsYjxIQxIXVNZcKTsft1wyED8gaG8uk4Eke8mzwscRU2wfv&#10;qTuEUsQQ9ikqqEJwqZS+qMigH1lHHLmbbQ2GCNtS6hYfMdw08jtJJtJgzbGhQkfrior74dco2JUX&#10;rK+NntOku589b9xZr51Sn8N+tQARqA//4j/3Tsf50x94PxMvkN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1B4KvwAAANwAAAAPAAAAAAAAAAAAAAAAAJgCAABkcnMvZG93bnJl&#10;di54bWxQSwUGAAAAAAQABAD1AAAAhAMAAAAA&#10;" fillcolor="#92d050" strokecolor="windowText" strokeweight="1pt">
                    <v:stroke startarrow="oval" endarrow="oval"/>
                  </v:rect>
                  <v:rect id="Rectangle 174" o:spid="_x0000_s1043" style="position:absolute;left:56650;top:49;width:14791;height:1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5hqMIA&#10;AADcAAAADwAAAGRycy9kb3ducmV2LnhtbERPTWsCMRC9F/ofwhR6q9mWYmU1iggFaSnYbS/exs2Y&#10;rG4mS5K6239vBMHbPN7nzBaDa8WJQmw8K3geFSCIa68bNgp+f96fJiBiQtbYeiYF/xRhMb+/m2Gp&#10;fc/fdKqSETmEY4kKbEpdKWWsLTmMI98RZ27vg8OUYTBSB+xzuGvlS1GMpcOGc4PFjlaW6mP15xSE&#10;r4/dms227lfsJodPuxlXR6PU48OwnIJINKSb+Ope6zz/7RUuz+QL5PwM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mGowgAAANwAAAAPAAAAAAAAAAAAAAAAAJgCAABkcnMvZG93&#10;bnJldi54bWxQSwUGAAAAAAQABAD1AAAAhwMAAAAA&#10;" fillcolor="#fdd389" strokecolor="windowText" strokeweight="1pt">
                    <v:stroke startarrow="oval" endarrow="oval"/>
                  </v:rect>
                  <v:rect id="Rectangle 175" o:spid="_x0000_s1044" style="position:absolute;left:73590;top:18;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gcisMA&#10;AADcAAAADwAAAGRycy9kb3ducmV2LnhtbERPTWvCQBC9C/6HZYTedFNBbdNsJLYUe9S0It6G7DQJ&#10;zc6m2W2M/74rCN7m8T4nWQ+mET11rras4HEWgSAurK65VPD1+T59AuE8ssbGMim4kIN1Oh4lGGt7&#10;5j31uS9FCGEXo4LK+zaW0hUVGXQz2xIH7tt2Bn2AXSl1h+cQbho5j6KlNFhzaKiwpdeKip/8zyg4&#10;9TspD9Hvdsiy52NzvCzyt02r1MNkyF5AeBr8XXxzf+gwf7WA6zPhAp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gcisMAAADcAAAADwAAAAAAAAAAAAAAAACYAgAAZHJzL2Rv&#10;d25yZXYueG1sUEsFBgAAAAAEAAQA9QAAAIgDAAAAAA==&#10;" fillcolor="yellow" strokecolor="windowText" strokeweight="1pt">
                    <v:stroke startarrow="oval" endarrow="oval"/>
                  </v:rect>
                  <v:rect id="Rectangle 176" o:spid="_x0000_s1045" style="position:absolute;left:71959;top:70;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ox8MA&#10;AADcAAAADwAAAGRycy9kb3ducmV2LnhtbERPTWvCQBC9C/0PyxR6Ed1YxJToKqmkNB5NC16H7DRJ&#10;m50N2a1J/fWuIPQ2j/c5m91oWnGm3jWWFSzmEQji0uqGKwWfH2+zFxDOI2tsLZOCP3Kw2z5MNpho&#10;O/CRzoWvRAhhl6CC2vsukdKVNRl0c9sRB+7L9gZ9gH0ldY9DCDetfI6ilTTYcGiosaN9TeVP8WsU&#10;ZNNLnJ/06/cxyi45vx+a9LQslHp6HNM1CE+j/xff3bkO8+MV3J4JF8jt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aox8MAAADcAAAADwAAAAAAAAAAAAAAAACYAgAAZHJzL2Rv&#10;d25yZXYueG1sUEsFBgAAAAAEAAQA9QAAAIgDAAAAAA==&#10;" fillcolor="#595959" strokecolor="windowText" strokeweight="1pt">
                    <v:stroke startarrow="oval" endarrow="oval"/>
                  </v:rect>
                </v:group>
                <v:rect id="Rectangle 177" o:spid="_x0000_s1046" style="position:absolute;left:24296;width:1499;height:14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oNXMMA&#10;AADcAAAADwAAAGRycy9kb3ducmV2LnhtbERPTWvCQBC9F/wPywi9FN1YpJHUTdBiMT0ahVyH7DRJ&#10;m50N2a2m/npXKPQ2j/c562w0nTjT4FrLChbzCARxZXXLtYLT8X22AuE8ssbOMin4JQdZOnlYY6Lt&#10;hQ90LnwtQgi7BBU03veJlK5qyKCb2544cJ92MOgDHGqpB7yEcNPJ5yh6kQZbDg0N9vTWUPVd/BgF&#10;u6drnJd6+3WIdtec9x/tplwWSj1Ox80rCE+j/xf/uXMd5scx3J8JF8j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oNXMMAAADcAAAADwAAAAAAAAAAAAAAAACYAgAAZHJzL2Rv&#10;d25yZXYueG1sUEsFBgAAAAAEAAQA9QAAAIgDAAAAAA==&#10;" fillcolor="#595959" strokecolor="windowText" strokeweight="1pt">
                  <v:stroke startarrow="oval" endarrow="oval"/>
                </v:rect>
                <v:rect id="Rectangle 178" o:spid="_x0000_s1047" style="position:absolute;left:50754;top:129;width:1500;height:14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ZLsUA&#10;AADcAAAADwAAAGRycy9kb3ducmV2LnhtbESPQWvCQBCF70L/wzKFXkQ3llIldRUVS9OjUfA6ZKdJ&#10;NDsbsqum/vrOoeBthvfmvW/my9416kpdqD0bmIwTUMSFtzWXBg77z9EMVIjIFhvPZOCXAiwXT4M5&#10;ptbfeEfXPJZKQjikaKCKsU21DkVFDsPYt8Si/fjOYZS1K7Xt8CbhrtGvSfKuHdYsDRW2tKmoOOcX&#10;Z2A7vE+zo12fdsn2nvHXd706vuXGvDz3qw9Qkfr4MP9fZ1bwp0Irz8gE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ZkuxQAAANwAAAAPAAAAAAAAAAAAAAAAAJgCAABkcnMv&#10;ZG93bnJldi54bWxQSwUGAAAAAAQABAD1AAAAigMAAAAA&#10;" fillcolor="#595959" strokecolor="windowText" strokeweight="1pt">
                  <v:stroke startarrow="oval" endarrow="oval"/>
                </v:rect>
              </v:group>
            </w:pict>
          </mc:Fallback>
        </mc:AlternateContent>
      </w:r>
    </w:p>
    <w:p w14:paraId="643E061A" w14:textId="34677793" w:rsidR="00D46E3E" w:rsidRDefault="00D46E3E" w:rsidP="00A84A75">
      <w:pPr>
        <w:rPr>
          <w:lang w:val="en-GB"/>
        </w:rPr>
      </w:pPr>
    </w:p>
    <w:p w14:paraId="3A7D1167" w14:textId="4F7808B6" w:rsidR="00D46E3E" w:rsidRDefault="00D46E3E" w:rsidP="00A84A75">
      <w:pPr>
        <w:rPr>
          <w:lang w:val="en-GB"/>
        </w:rPr>
      </w:pPr>
    </w:p>
    <w:p w14:paraId="6B115CDB" w14:textId="709B4933" w:rsidR="00D46E3E" w:rsidRDefault="00D46E3E" w:rsidP="00A84A75">
      <w:pPr>
        <w:rPr>
          <w:lang w:val="en-GB"/>
        </w:rPr>
      </w:pPr>
    </w:p>
    <w:p w14:paraId="14241F7E" w14:textId="453C02EA" w:rsidR="00D46E3E" w:rsidRDefault="00D46E3E" w:rsidP="00A84A75">
      <w:pPr>
        <w:rPr>
          <w:lang w:val="en-GB"/>
        </w:rPr>
      </w:pPr>
    </w:p>
    <w:p w14:paraId="2E548530" w14:textId="05F21B50" w:rsidR="00D46E3E" w:rsidRDefault="00D46E3E" w:rsidP="00A84A75">
      <w:pPr>
        <w:rPr>
          <w:lang w:val="en-GB"/>
        </w:rPr>
      </w:pPr>
    </w:p>
    <w:p w14:paraId="1F9E6639" w14:textId="7812F416" w:rsidR="00F25088" w:rsidRDefault="00F25088" w:rsidP="00F25088">
      <w:pPr>
        <w:jc w:val="center"/>
        <w:rPr>
          <w:b/>
          <w:lang w:val="en-GB"/>
        </w:rPr>
      </w:pPr>
      <w:r>
        <w:rPr>
          <w:b/>
          <w:lang w:val="en-GB"/>
        </w:rPr>
        <w:t>(b)</w:t>
      </w:r>
    </w:p>
    <w:p w14:paraId="7BCF1E67" w14:textId="4487AB03" w:rsidR="00D46E3E" w:rsidRDefault="00F25088" w:rsidP="00404FCC">
      <w:pPr>
        <w:jc w:val="center"/>
        <w:rPr>
          <w:lang w:val="en-GB"/>
        </w:rPr>
      </w:pPr>
      <w:r>
        <w:rPr>
          <w:b/>
          <w:lang w:val="en-GB"/>
        </w:rPr>
        <w:t>Fig</w:t>
      </w:r>
      <w:r w:rsidRPr="00B5076A">
        <w:rPr>
          <w:lang w:val="en-GB"/>
        </w:rPr>
        <w:t>ure</w:t>
      </w:r>
      <w:r w:rsidR="005B707C">
        <w:rPr>
          <w:b/>
        </w:rPr>
        <w:t xml:space="preserve"> 13</w:t>
      </w:r>
      <w:r w:rsidRPr="00B5076A">
        <w:rPr>
          <w:lang w:val="en-GB"/>
        </w:rPr>
        <w:t xml:space="preserve">. </w:t>
      </w:r>
      <w:r>
        <w:rPr>
          <w:b/>
          <w:lang w:val="en-GB"/>
        </w:rPr>
        <w:t>Sidelin</w:t>
      </w:r>
      <w:r w:rsidR="00895AA1">
        <w:rPr>
          <w:b/>
          <w:lang w:val="en-GB"/>
        </w:rPr>
        <w:t>k u</w:t>
      </w:r>
      <w:r>
        <w:rPr>
          <w:b/>
          <w:lang w:val="en-GB"/>
        </w:rPr>
        <w:t xml:space="preserve">nicast </w:t>
      </w:r>
      <w:r w:rsidR="00895AA1">
        <w:rPr>
          <w:b/>
          <w:lang w:val="en-GB"/>
        </w:rPr>
        <w:t>m</w:t>
      </w:r>
      <w:r w:rsidR="00476E27">
        <w:rPr>
          <w:b/>
          <w:lang w:val="en-GB"/>
        </w:rPr>
        <w:t>ulti-</w:t>
      </w:r>
      <w:r w:rsidR="00895AA1">
        <w:rPr>
          <w:b/>
          <w:lang w:val="en-GB"/>
        </w:rPr>
        <w:t>C</w:t>
      </w:r>
      <w:r w:rsidR="00555A5C">
        <w:rPr>
          <w:b/>
          <w:lang w:val="en-GB"/>
        </w:rPr>
        <w:t>ontrol</w:t>
      </w:r>
      <w:r>
        <w:rPr>
          <w:b/>
          <w:lang w:val="en-GB"/>
        </w:rPr>
        <w:t xml:space="preserve">-Interval </w:t>
      </w:r>
      <w:r w:rsidR="00895AA1">
        <w:rPr>
          <w:b/>
          <w:lang w:val="en-GB"/>
        </w:rPr>
        <w:t>s</w:t>
      </w:r>
      <w:r>
        <w:rPr>
          <w:b/>
          <w:lang w:val="en-GB"/>
        </w:rPr>
        <w:t>tructures: (a) Cumulative HARQ and (b) Per-interval HARQ</w:t>
      </w:r>
    </w:p>
    <w:p w14:paraId="68F4F49C" w14:textId="6E73F624" w:rsidR="00D46E3E" w:rsidRDefault="00640B73" w:rsidP="00A84A75">
      <w:pPr>
        <w:rPr>
          <w:lang w:val="en-GB"/>
        </w:rPr>
      </w:pPr>
      <w:r>
        <w:rPr>
          <w:lang w:val="en-GB"/>
        </w:rPr>
        <w:lastRenderedPageBreak/>
        <w:t xml:space="preserve">The two cases correspond to whether the HARQ indicator is sent </w:t>
      </w:r>
      <w:r w:rsidR="0006721A">
        <w:rPr>
          <w:lang w:val="en-GB"/>
        </w:rPr>
        <w:t xml:space="preserve">for the cumulative transmission </w:t>
      </w:r>
      <w:r w:rsidR="00320310">
        <w:rPr>
          <w:lang w:val="en-GB"/>
        </w:rPr>
        <w:t xml:space="preserve">or </w:t>
      </w:r>
      <w:r>
        <w:rPr>
          <w:lang w:val="en-GB"/>
        </w:rPr>
        <w:t xml:space="preserve">per </w:t>
      </w:r>
      <w:r w:rsidR="00555A5C">
        <w:rPr>
          <w:lang w:val="en-GB"/>
        </w:rPr>
        <w:t>Control</w:t>
      </w:r>
      <w:r w:rsidR="00320310">
        <w:rPr>
          <w:lang w:val="en-GB"/>
        </w:rPr>
        <w:t xml:space="preserve"> Interval</w:t>
      </w:r>
      <w:r>
        <w:rPr>
          <w:lang w:val="en-GB"/>
        </w:rPr>
        <w:t>.</w:t>
      </w:r>
    </w:p>
    <w:p w14:paraId="0D55D12C" w14:textId="4820EB1B" w:rsidR="00722F80" w:rsidRDefault="00722F80" w:rsidP="00A84A75">
      <w:pPr>
        <w:rPr>
          <w:lang w:val="en-GB"/>
        </w:rPr>
      </w:pPr>
      <w:r>
        <w:rPr>
          <w:lang w:val="en-GB"/>
        </w:rPr>
        <w:t>For the broadcast sidelink transmissions, multi</w:t>
      </w:r>
      <w:r w:rsidR="002C1D21">
        <w:rPr>
          <w:lang w:val="en-GB"/>
        </w:rPr>
        <w:t xml:space="preserve">ple </w:t>
      </w:r>
      <w:r w:rsidR="00555A5C">
        <w:rPr>
          <w:lang w:val="en-GB"/>
        </w:rPr>
        <w:t>Control</w:t>
      </w:r>
      <w:r>
        <w:rPr>
          <w:lang w:val="en-GB"/>
        </w:rPr>
        <w:t>-</w:t>
      </w:r>
      <w:r w:rsidR="00555A5C">
        <w:rPr>
          <w:lang w:val="en-GB"/>
        </w:rPr>
        <w:t>I</w:t>
      </w:r>
      <w:r>
        <w:rPr>
          <w:lang w:val="en-GB"/>
        </w:rPr>
        <w:t xml:space="preserve">nterval structures can again be dependent on whether broadcast and unicast are orthogonalized or not: </w:t>
      </w:r>
    </w:p>
    <w:p w14:paraId="499AC398" w14:textId="31E83C08" w:rsidR="00657AEA" w:rsidRDefault="00C62414" w:rsidP="00A84A75">
      <w:pPr>
        <w:rPr>
          <w:lang w:val="en-GB"/>
        </w:rPr>
      </w:pPr>
      <w:r w:rsidRPr="00657AEA">
        <w:rPr>
          <w:noProof/>
        </w:rPr>
        <mc:AlternateContent>
          <mc:Choice Requires="wpg">
            <w:drawing>
              <wp:anchor distT="0" distB="0" distL="114300" distR="114300" simplePos="0" relativeHeight="251657216" behindDoc="0" locked="0" layoutInCell="1" allowOverlap="1" wp14:anchorId="22E937B9" wp14:editId="6CB43C50">
                <wp:simplePos x="0" y="0"/>
                <wp:positionH relativeFrom="column">
                  <wp:posOffset>52070</wp:posOffset>
                </wp:positionH>
                <wp:positionV relativeFrom="paragraph">
                  <wp:posOffset>212725</wp:posOffset>
                </wp:positionV>
                <wp:extent cx="6245860" cy="1101090"/>
                <wp:effectExtent l="0" t="0" r="21590" b="22860"/>
                <wp:wrapTopAndBottom/>
                <wp:docPr id="179" name="Group 78"/>
                <wp:cNvGraphicFramePr/>
                <a:graphic xmlns:a="http://schemas.openxmlformats.org/drawingml/2006/main">
                  <a:graphicData uri="http://schemas.microsoft.com/office/word/2010/wordprocessingGroup">
                    <wpg:wgp>
                      <wpg:cNvGrpSpPr/>
                      <wpg:grpSpPr>
                        <a:xfrm>
                          <a:off x="0" y="0"/>
                          <a:ext cx="6245860" cy="1101090"/>
                          <a:chOff x="0" y="0"/>
                          <a:chExt cx="6307518" cy="1290388"/>
                        </a:xfrm>
                      </wpg:grpSpPr>
                      <wpg:grpSp>
                        <wpg:cNvPr id="181" name="Group 181"/>
                        <wpg:cNvGrpSpPr/>
                        <wpg:grpSpPr>
                          <a:xfrm>
                            <a:off x="0" y="0"/>
                            <a:ext cx="2189891" cy="1290388"/>
                            <a:chOff x="0" y="0"/>
                            <a:chExt cx="2064155" cy="1308957"/>
                          </a:xfrm>
                        </wpg:grpSpPr>
                        <wps:wsp>
                          <wps:cNvPr id="182" name="Rectangle 182"/>
                          <wps:cNvSpPr/>
                          <wps:spPr bwMode="auto">
                            <a:xfrm>
                              <a:off x="114300" y="2404"/>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183" name="Rectangle 183"/>
                          <wps:cNvSpPr/>
                          <wps:spPr bwMode="auto">
                            <a:xfrm>
                              <a:off x="230355" y="2403"/>
                              <a:ext cx="114300" cy="1304705"/>
                            </a:xfrm>
                            <a:prstGeom prst="rect">
                              <a:avLst/>
                            </a:prstGeom>
                            <a:solidFill>
                              <a:srgbClr val="70CFEE">
                                <a:lumMod val="75000"/>
                              </a:srgbClr>
                            </a:solidFill>
                            <a:ln w="12700">
                              <a:solidFill>
                                <a:sysClr val="windowText" lastClr="000000"/>
                              </a:solidFill>
                              <a:headEnd type="oval"/>
                              <a:tailEnd type="oval"/>
                            </a:ln>
                            <a:extLst/>
                          </wps:spPr>
                          <wps:bodyPr rtlCol="0" anchor="ctr"/>
                        </wps:wsp>
                        <wps:wsp>
                          <wps:cNvPr id="184" name="Rectangle 184"/>
                          <wps:cNvSpPr/>
                          <wps:spPr bwMode="auto">
                            <a:xfrm>
                              <a:off x="0" y="2402"/>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185" name="Rectangle 185"/>
                          <wps:cNvSpPr/>
                          <wps:spPr bwMode="auto">
                            <a:xfrm>
                              <a:off x="339821" y="0"/>
                              <a:ext cx="1487516" cy="1305073"/>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186" name="Rectangle 186"/>
                          <wps:cNvSpPr/>
                          <wps:spPr bwMode="auto">
                            <a:xfrm>
                              <a:off x="1945098" y="4252"/>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187" name="Group 187"/>
                        <wpg:cNvGrpSpPr/>
                        <wpg:grpSpPr>
                          <a:xfrm>
                            <a:off x="2196869" y="4676"/>
                            <a:ext cx="2058377" cy="1280926"/>
                            <a:chOff x="2196869" y="4676"/>
                            <a:chExt cx="2065824" cy="1306555"/>
                          </a:xfrm>
                        </wpg:grpSpPr>
                        <wps:wsp>
                          <wps:cNvPr id="188" name="Rectangle 188"/>
                          <wps:cNvSpPr/>
                          <wps:spPr bwMode="auto">
                            <a:xfrm>
                              <a:off x="2311169" y="4678"/>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189" name="Rectangle 189"/>
                          <wps:cNvSpPr/>
                          <wps:spPr bwMode="auto">
                            <a:xfrm>
                              <a:off x="2196869" y="4676"/>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190" name="Rectangle 190"/>
                          <wps:cNvSpPr/>
                          <wps:spPr bwMode="auto">
                            <a:xfrm>
                              <a:off x="2441113" y="9669"/>
                              <a:ext cx="1585844"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191" name="Rectangle 191"/>
                          <wps:cNvSpPr/>
                          <wps:spPr bwMode="auto">
                            <a:xfrm>
                              <a:off x="4143636" y="6526"/>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192" name="Group 192"/>
                        <wpg:cNvGrpSpPr/>
                        <wpg:grpSpPr>
                          <a:xfrm>
                            <a:off x="4257617" y="4676"/>
                            <a:ext cx="2049901" cy="1280926"/>
                            <a:chOff x="4257617" y="4676"/>
                            <a:chExt cx="2057317" cy="1306555"/>
                          </a:xfrm>
                        </wpg:grpSpPr>
                        <wps:wsp>
                          <wps:cNvPr id="193" name="Rectangle 193"/>
                          <wps:cNvSpPr/>
                          <wps:spPr bwMode="auto">
                            <a:xfrm>
                              <a:off x="4371917" y="4678"/>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194" name="Rectangle 194"/>
                          <wps:cNvSpPr/>
                          <wps:spPr bwMode="auto">
                            <a:xfrm>
                              <a:off x="4257617" y="4676"/>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195" name="Rectangle 195"/>
                          <wps:cNvSpPr/>
                          <wps:spPr bwMode="auto">
                            <a:xfrm>
                              <a:off x="4501861" y="9669"/>
                              <a:ext cx="1585844"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196" name="Rectangle 196"/>
                          <wps:cNvSpPr/>
                          <wps:spPr bwMode="auto">
                            <a:xfrm>
                              <a:off x="6195877" y="6526"/>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48BDFF08" id="Group 78" o:spid="_x0000_s1026" style="position:absolute;margin-left:4.1pt;margin-top:16.75pt;width:491.8pt;height:86.7pt;z-index:251657216;mso-width-relative:margin;mso-height-relative:margin" coordsize="6307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">
                <v:group id="Group 181" o:spid="_x0000_s1027" style="position:absolute;width:21898;height:12903" coordsize="20641,130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rect id="Rectangle 182" o:spid="_x0000_s1028" style="position:absolute;left:1143;top:24;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vOsEA&#10;AADcAAAADwAAAGRycy9kb3ducmV2LnhtbERPTYvCMBC9C/sfwgjeNLUHkWosRSgrHsR11b3ONmNb&#10;bCaliVr//UYQ9jaP9znLtDeNuFPnassKppMIBHFhdc2lguN3Pp6DcB5ZY2OZFDzJQbr6GCwx0fbB&#10;X3Q/+FKEEHYJKqi8bxMpXVGRQTexLXHgLrYz6APsSqk7fIRw08g4imbSYM2hocKW1hUV18PNKNg1&#10;+ex5Pt12tKV4zzn9/GaXT6VGwz5bgPDU+3/x273RYf48htcz4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frzrBAAAA3AAAAA8AAAAAAAAAAAAAAAAAmAIAAGRycy9kb3du&#10;cmV2LnhtbFBLBQYAAAAABAAEAPUAAACGAwAAAAA=&#10;" fillcolor="#f2f2f2" strokecolor="windowText" strokeweight="1pt">
                    <v:stroke dashstyle="dash" startarrow="oval" endarrow="oval"/>
                  </v:rect>
                  <v:rect id="Rectangle 183" o:spid="_x0000_s1029" style="position:absolute;left:2303;top:24;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g8sEA&#10;AADcAAAADwAAAGRycy9kb3ducmV2LnhtbERPTYvCMBC9C/6HMII3TVfRLd2mIoKgF0HXi7ehGdvu&#10;NpPSRFv3128Ewds83uekq97U4k6tqywr+JhGIIhzqysuFJy/t5MYhPPIGmvLpOBBDlbZcJBiom3H&#10;R7qffCFCCLsEFZTeN4mULi/JoJvahjhwV9sa9AG2hdQtdiHc1HIWRUtpsOLQUGJDm5Ly39PNKOji&#10;Zfd3uV7kT/S5r6tmcSB/JqXGo379BcJT79/il3unw/x4Ds9nwgU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IIPLBAAAA3AAAAA8AAAAAAAAAAAAAAAAAmAIAAGRycy9kb3du&#10;cmV2LnhtbFBLBQYAAAAABAAEAPUAAACGAwAAAAA=&#10;" fillcolor="#22b5e5" strokecolor="windowText" strokeweight="1pt">
                    <v:stroke startarrow="oval" endarrow="oval"/>
                  </v:rect>
                  <v:rect id="Rectangle 184" o:spid="_x0000_s1030" style="position:absolute;top:24;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2Wb0A&#10;AADcAAAADwAAAGRycy9kb3ducmV2LnhtbERPy6rCMBDdC/5DGMGdpoqIVqOIIri9KqK7oRnbYjMJ&#10;Taz1780Fwd0cznOW69ZUoqHal5YVjIYJCOLM6pJzBefTfjAD4QOyxsoyKXiTh/Wq21liqu2L/6g5&#10;hlzEEPYpKihCcKmUPivIoB9aRxy5u60NhgjrXOoaXzHcVHKcJFNpsOTYUKCjbUHZ4/g0Cg75Fctb&#10;pec0bR4Xzzt30VunVL/XbhYgArXhJ/66DzrOn03g/5l4gVx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j2Wb0AAADcAAAADwAAAAAAAAAAAAAAAACYAgAAZHJzL2Rvd25yZXYu&#10;eG1sUEsFBgAAAAAEAAQA9QAAAIIDAAAAAA==&#10;" fillcolor="#92d050" strokecolor="windowText" strokeweight="1pt">
                    <v:stroke startarrow="oval" endarrow="oval"/>
                  </v:rect>
                  <v:rect id="Rectangle 185" o:spid="_x0000_s1031" style="position:absolute;left:3398;width:14875;height:13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e0FMIA&#10;AADcAAAADwAAAGRycy9kb3ducmV2LnhtbERPTWsCMRC9F/ofwhR6q9kWKstqFBEK0lKo2168jZsx&#10;Wd1MliR1t/++EQRv83ifM1+OrhNnCrH1rOB5UoAgbrxu2Sj4+X57KkHEhKyx80wK/ijCcnF/N8dK&#10;+4G3dK6TETmEY4UKbEp9JWVsLDmME98TZ+7gg8OUYTBSBxxyuOvkS1FMpcOWc4PFntaWmlP96xSE&#10;z/f9hs2uGdbsyuOH/ZrWJ6PU48O4moFINKab+Ore6Dy/fIXLM/k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Z7QUwgAAANwAAAAPAAAAAAAAAAAAAAAAAJgCAABkcnMvZG93&#10;bnJldi54bWxQSwUGAAAAAAQABAD1AAAAhwMAAAAA&#10;" fillcolor="#fdd389" strokecolor="windowText" strokeweight="1pt">
                    <v:stroke startarrow="oval" endarrow="oval"/>
                  </v:rect>
                  <v:rect id="Rectangle 186" o:spid="_x0000_s1032" style="position:absolute;left:19450;top:42;width:1191;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y2sIA&#10;AADcAAAADwAAAGRycy9kb3ducmV2LnhtbERPTWvCQBC9F/wPywi9NRsLFY2uEhWxx5oq4m3Ijkkw&#10;O5tm1xj/fbcg9DaP9znzZW9q0VHrKssKRlEMgji3uuJCweF7+zYB4TyyxtoyKXiQg+Vi8DLHRNs7&#10;76nLfCFCCLsEFZTeN4mULi/JoItsQxy4i20N+gDbQuoW7yHc1PI9jsfSYMWhocSG1iXl1+xmFJy7&#10;LymP8c+uT9PpqT49PrLNqlHqddinMxCeev8vfro/dZg/GcPfM+E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LawgAAANwAAAAPAAAAAAAAAAAAAAAAAJgCAABkcnMvZG93&#10;bnJldi54bWxQSwUGAAAAAAQABAD1AAAAhwMAAAAA&#10;" fillcolor="yellow" strokecolor="windowText" strokeweight="1pt">
                    <v:stroke startarrow="oval" endarrow="oval"/>
                  </v:rect>
                </v:group>
                <v:group id="Group 187" o:spid="_x0000_s1033" style="position:absolute;left:21968;top:46;width:20584;height:12810" coordorigin="21968,46" coordsize="20658,1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rect id="Rectangle 188" o:spid="_x0000_s1034" style="position:absolute;left:23111;top:46;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Y0MQA&#10;AADcAAAADwAAAGRycy9kb3ducmV2LnhtbESPT4vCQAzF78J+hyEL3nS6HkS6jiILRfEg65/Va+zE&#10;ttjJlM6o9dtvDoK3hPfy3i/Teedqdac2VJ4NfA0TUMS5txUXBg77bDABFSKyxdozGXhSgPnsozfF&#10;1PoHb+m+i4WSEA4pGihjbFKtQ16SwzD0DbFoF986jLK2hbYtPiTc1XqUJGPtsGJpKLGhn5Ly6+7m&#10;DGzqbPw8/t02tKbRL2d0Oi8uS2P6n93iG1SkLr7Nr+uVFfyJ0MozMoG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mNDEAAAA3AAAAA8AAAAAAAAAAAAAAAAAmAIAAGRycy9k&#10;b3ducmV2LnhtbFBLBQYAAAAABAAEAPUAAACJAwAAAAA=&#10;" fillcolor="#f2f2f2" strokecolor="windowText" strokeweight="1pt">
                    <v:stroke dashstyle="dash" startarrow="oval" endarrow="oval"/>
                  </v:rect>
                  <v:rect id="Rectangle 189" o:spid="_x0000_s1035" style="position:absolute;left:21968;top:46;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Zx7wA&#10;AADcAAAADwAAAGRycy9kb3ducmV2LnhtbERPSwrCMBDdC94hjOBOU12IVqOIIrj1g+huaMa22ExC&#10;E2u9vREEd/N431msWlOJhmpfWlYwGiYgiDOrS84VnE+7wRSED8gaK8uk4E0eVstuZ4Gpti8+UHMM&#10;uYgh7FNUUITgUil9VpBBP7SOOHJ3WxsMEda51DW+Yrip5DhJJtJgybGhQEebgrLH8WkU7PMrlrdK&#10;z2jSPC6et+6iN06pfq9dz0EEasNf/HPvdZw/ncH3mXiBX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X6VnHvAAAANwAAAAPAAAAAAAAAAAAAAAAAJgCAABkcnMvZG93bnJldi54&#10;bWxQSwUGAAAAAAQABAD1AAAAgQMAAAAA&#10;" fillcolor="#92d050" strokecolor="windowText" strokeweight="1pt">
                    <v:stroke startarrow="oval" endarrow="oval"/>
                  </v:rect>
                  <v:rect id="Rectangle 190" o:spid="_x0000_s1036" style="position:absolute;left:24411;top:96;width:15858;height:1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mBUcUA&#10;AADcAAAADwAAAGRycy9kb3ducmV2LnhtbESPQUsDMRCF74L/IYzgzWbbQ6lr01IKhaIIuvXibdyM&#10;ydrNZElid/33zkHwNsN789436+0UenWhlLvIBuazChRxG23HzsDb6XC3ApULssU+Mhn4oQzbzfXV&#10;GmsbR36lS1OckhDONRrwpQy11rn1FDDP4kAs2mdMAYusyWmbcJTw0OtFVS11wI6lweNAe0/tufkO&#10;BtLz48eR3Xs77jmsvp78y7I5O2Nub6bdA6hCU/k3/10freDfC748Ix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yYFRxQAAANwAAAAPAAAAAAAAAAAAAAAAAJgCAABkcnMv&#10;ZG93bnJldi54bWxQSwUGAAAAAAQABAD1AAAAigMAAAAA&#10;" fillcolor="#fdd389" strokecolor="windowText" strokeweight="1pt">
                    <v:stroke startarrow="oval" endarrow="oval"/>
                  </v:rect>
                  <v:rect id="Rectangle 191" o:spid="_x0000_s1037" style="position:absolute;left:41436;top:65;width:119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8c8IA&#10;AADcAAAADwAAAGRycy9kb3ducmV2LnhtbERPTWvCQBC9C/6HZQRvulFQmtRVoiL12EZFehuy0yQ0&#10;Oxuz2xj/fbdQ8DaP9zmrTW9q0VHrKssKZtMIBHFudcWFgvPpMHkB4TyyxtoyKXiQg816OFhhou2d&#10;P6jLfCFCCLsEFZTeN4mULi/JoJvahjhwX7Y16ANsC6lbvIdwU8t5FC2lwYpDQ4kN7UrKv7Mfo+Cz&#10;e5fyEt3e+jSNr/X1scj220ap8ahPX0F46v1T/O8+6jA/nsHfM+E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xzwgAAANwAAAAPAAAAAAAAAAAAAAAAAJgCAABkcnMvZG93&#10;bnJldi54bWxQSwUGAAAAAAQABAD1AAAAhwMAAAAA&#10;" fillcolor="yellow" strokecolor="windowText" strokeweight="1pt">
                    <v:stroke startarrow="oval" endarrow="oval"/>
                  </v:rect>
                </v:group>
                <v:group id="Group 192" o:spid="_x0000_s1038" style="position:absolute;left:42576;top:46;width:20499;height:12810" coordorigin="42576,46" coordsize="20573,1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rect id="Rectangle 193" o:spid="_x0000_s1039" style="position:absolute;left:43719;top:46;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cfMMA&#10;AADcAAAADwAAAGRycy9kb3ducmV2LnhtbERPTWvCQBC9F/wPywje6qYpSBuzShCCxYNY2+p1zI5J&#10;aHY2ZNcY/71bKHibx/ucdDmYRvTUudqygpdpBIK4sLrmUsH3V/78BsJ5ZI2NZVJwIwfLxegpxUTb&#10;K39Sv/elCCHsElRQed8mUrqiIoNualviwJ1tZ9AH2JVSd3gN4aaRcRTNpMGaQ0OFLa0qKn73F6Ng&#10;2+Sz2+HnsqUNxTvO6XjKzmulJuMhm4PwNPiH+N/9ocP891f4eyZc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qcfMMAAADcAAAADwAAAAAAAAAAAAAAAACYAgAAZHJzL2Rv&#10;d25yZXYueG1sUEsFBgAAAAAEAAQA9QAAAIgDAAAAAA==&#10;" fillcolor="#f2f2f2" strokecolor="windowText" strokeweight="1pt">
                    <v:stroke dashstyle="dash" startarrow="oval" endarrow="oval"/>
                  </v:rect>
                  <v:rect id="Rectangle 194" o:spid="_x0000_s1040" style="position:absolute;left:42576;top:46;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FghL4A&#10;AADcAAAADwAAAGRycy9kb3ducmV2LnhtbERPTYvCMBC9C/6HMMLe1lQRWatpEUXwuiqit6EZ22Iz&#10;CU2s3X+/EQRv83ifs8p704iOWl9bVjAZJyCIC6trLhWcjrvvHxA+IGtsLJOCP/KQZ8PBClNtn/xL&#10;3SGUIoawT1FBFYJLpfRFRQb92DriyN1sazBE2JZSt/iM4aaR0ySZS4M1x4YKHW0qKu6Hh1GwLy9Y&#10;Xxu9oHl3P3veurPeOKW+Rv16CSJQHz7it3uv4/zFDF7PxAtk9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wxYIS+AAAA3AAAAA8AAAAAAAAAAAAAAAAAmAIAAGRycy9kb3ducmV2&#10;LnhtbFBLBQYAAAAABAAEAPUAAACDAwAAAAA=&#10;" fillcolor="#92d050" strokecolor="windowText" strokeweight="1pt">
                    <v:stroke startarrow="oval" endarrow="oval"/>
                  </v:rect>
                  <v:rect id="Rectangle 195" o:spid="_x0000_s1041" style="position:absolute;left:45018;top:96;width:15859;height:1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4iycIA&#10;AADcAAAADwAAAGRycy9kb3ducmV2LnhtbERPTWsCMRC9F/ofwhS81WwLil2NUoSCVArt1ou3cTMm&#10;q5vJkqTu+u+bQsHbPN7nLFaDa8WFQmw8K3gaFyCIa68bNgp232+PMxAxIWtsPZOCK0VYLe/vFlhq&#10;3/MXXapkRA7hWKICm1JXShlrSw7j2HfEmTv64DBlGIzUAfsc7lr5XBRT6bDh3GCxo7Wl+lz9OAXh&#10;4/2wYbOv+zW72WlrP6fV2Sg1ehhe5yASDekm/ndvdJ7/MoG/Z/IF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viLJwgAAANwAAAAPAAAAAAAAAAAAAAAAAJgCAABkcnMvZG93&#10;bnJldi54bWxQSwUGAAAAAAQABAD1AAAAhwMAAAAA&#10;" fillcolor="#fdd389" strokecolor="windowText" strokeweight="1pt">
                    <v:stroke startarrow="oval" endarrow="oval"/>
                  </v:rect>
                  <v:rect id="Rectangle 196" o:spid="_x0000_s1042" style="position:absolute;left:61958;top:65;width:1191;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ZkB8IA&#10;AADcAAAADwAAAGRycy9kb3ducmV2LnhtbERPTWvCQBC9C/6HZYTedKNQMamrREtpjxoV6W3ITpPQ&#10;7Gya3cb4711B8DaP9znLdW9q0VHrKssKppMIBHFudcWFguPhY7wA4TyyxtoyKbiSg/VqOFhiou2F&#10;99RlvhAhhF2CCkrvm0RKl5dk0E1sQxy4H9sa9AG2hdQtXkK4qeUsiubSYMWhocSGtiXlv9m/UfDd&#10;7aQ8RX+ffZrG5/p8fc3eN41SL6M+fQPhqfdP8cP9pcP8eA73Z8IF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BmQHwgAAANwAAAAPAAAAAAAAAAAAAAAAAJgCAABkcnMvZG93&#10;bnJldi54bWxQSwUGAAAAAAQABAD1AAAAhwMAAAAA&#10;" fillcolor="yellow" strokecolor="windowText" strokeweight="1pt">
                    <v:stroke startarrow="oval" endarrow="oval"/>
                  </v:rect>
                </v:group>
                <w10:wrap type="topAndBottom"/>
              </v:group>
            </w:pict>
          </mc:Fallback>
        </mc:AlternateContent>
      </w:r>
    </w:p>
    <w:p w14:paraId="2FF6DF23" w14:textId="75E42098" w:rsidR="00657AEA" w:rsidRDefault="00657AEA" w:rsidP="00A84A75">
      <w:pPr>
        <w:rPr>
          <w:lang w:val="en-GB"/>
        </w:rPr>
      </w:pPr>
    </w:p>
    <w:p w14:paraId="490D41BF" w14:textId="5A410326" w:rsidR="00A53533" w:rsidRPr="00F25088" w:rsidRDefault="00F25088" w:rsidP="00501D6C">
      <w:pPr>
        <w:jc w:val="center"/>
        <w:rPr>
          <w:b/>
          <w:lang w:val="en-GB"/>
        </w:rPr>
      </w:pPr>
      <w:r w:rsidRPr="00F25088">
        <w:rPr>
          <w:b/>
          <w:lang w:val="en-GB"/>
        </w:rPr>
        <w:t>(a)</w:t>
      </w:r>
    </w:p>
    <w:p w14:paraId="06FC59C3" w14:textId="6CF16D73" w:rsidR="00657AEA" w:rsidRDefault="00657AEA" w:rsidP="00A84A75">
      <w:pPr>
        <w:rPr>
          <w:lang w:val="en-GB"/>
        </w:rPr>
      </w:pPr>
      <w:r w:rsidRPr="00657AEA">
        <w:rPr>
          <w:noProof/>
        </w:rPr>
        <mc:AlternateContent>
          <mc:Choice Requires="wpg">
            <w:drawing>
              <wp:anchor distT="0" distB="0" distL="114300" distR="114300" simplePos="0" relativeHeight="251659264" behindDoc="0" locked="0" layoutInCell="1" allowOverlap="1" wp14:anchorId="4564E69A" wp14:editId="7FF7D996">
                <wp:simplePos x="0" y="0"/>
                <wp:positionH relativeFrom="column">
                  <wp:posOffset>65521</wp:posOffset>
                </wp:positionH>
                <wp:positionV relativeFrom="paragraph">
                  <wp:posOffset>46310</wp:posOffset>
                </wp:positionV>
                <wp:extent cx="6239814" cy="1114022"/>
                <wp:effectExtent l="0" t="0" r="27940" b="10160"/>
                <wp:wrapNone/>
                <wp:docPr id="215" name="Group 21"/>
                <wp:cNvGraphicFramePr/>
                <a:graphic xmlns:a="http://schemas.openxmlformats.org/drawingml/2006/main">
                  <a:graphicData uri="http://schemas.microsoft.com/office/word/2010/wordprocessingGroup">
                    <wpg:wgp>
                      <wpg:cNvGrpSpPr/>
                      <wpg:grpSpPr>
                        <a:xfrm>
                          <a:off x="0" y="0"/>
                          <a:ext cx="6239814" cy="1114022"/>
                          <a:chOff x="0" y="0"/>
                          <a:chExt cx="6304876" cy="1297686"/>
                        </a:xfrm>
                      </wpg:grpSpPr>
                      <wpg:grpSp>
                        <wpg:cNvPr id="217" name="Group 217"/>
                        <wpg:cNvGrpSpPr/>
                        <wpg:grpSpPr>
                          <a:xfrm>
                            <a:off x="0" y="1837"/>
                            <a:ext cx="2208000" cy="1288898"/>
                            <a:chOff x="0" y="1837"/>
                            <a:chExt cx="2057317" cy="1306724"/>
                          </a:xfrm>
                        </wpg:grpSpPr>
                        <wps:wsp>
                          <wps:cNvPr id="218" name="Rectangle 218"/>
                          <wps:cNvSpPr/>
                          <wps:spPr bwMode="auto">
                            <a:xfrm>
                              <a:off x="114300" y="2008"/>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219" name="Rectangle 219"/>
                          <wps:cNvSpPr/>
                          <wps:spPr bwMode="auto">
                            <a:xfrm>
                              <a:off x="0" y="2006"/>
                              <a:ext cx="114300" cy="1304705"/>
                            </a:xfrm>
                            <a:prstGeom prst="rect">
                              <a:avLst/>
                            </a:prstGeom>
                            <a:solidFill>
                              <a:srgbClr val="92D050"/>
                            </a:solidFill>
                            <a:ln w="12700">
                              <a:solidFill>
                                <a:sysClr val="windowText" lastClr="000000"/>
                              </a:solidFill>
                              <a:headEnd type="oval"/>
                              <a:tailEnd type="oval"/>
                            </a:ln>
                            <a:extLst/>
                          </wps:spPr>
                          <wps:bodyPr rtlCol="0" anchor="ctr"/>
                        </wps:wsp>
                        <wps:wsp>
                          <wps:cNvPr id="220" name="Rectangle 220"/>
                          <wps:cNvSpPr/>
                          <wps:spPr bwMode="auto">
                            <a:xfrm>
                              <a:off x="408911" y="2007"/>
                              <a:ext cx="127831" cy="1304704"/>
                            </a:xfrm>
                            <a:prstGeom prst="rect">
                              <a:avLst/>
                            </a:prstGeom>
                            <a:solidFill>
                              <a:srgbClr val="70CFEE">
                                <a:lumMod val="75000"/>
                              </a:srgbClr>
                            </a:solidFill>
                            <a:ln w="12700">
                              <a:solidFill>
                                <a:sysClr val="windowText" lastClr="000000"/>
                              </a:solidFill>
                              <a:headEnd type="oval"/>
                              <a:tailEnd type="oval"/>
                            </a:ln>
                            <a:extLst/>
                          </wps:spPr>
                          <wps:bodyPr rtlCol="0" anchor="ctr"/>
                        </wps:wsp>
                        <wps:wsp>
                          <wps:cNvPr id="221" name="Rectangle 221"/>
                          <wps:cNvSpPr/>
                          <wps:spPr bwMode="auto">
                            <a:xfrm>
                              <a:off x="887579" y="3856"/>
                              <a:ext cx="841235" cy="1304705"/>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222" name="Rectangle 222"/>
                          <wps:cNvSpPr/>
                          <wps:spPr bwMode="auto">
                            <a:xfrm>
                              <a:off x="1906065" y="1837"/>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223" name="Group 223"/>
                        <wpg:cNvGrpSpPr/>
                        <wpg:grpSpPr>
                          <a:xfrm>
                            <a:off x="2183471" y="7976"/>
                            <a:ext cx="2078386" cy="1280926"/>
                            <a:chOff x="2183471" y="7976"/>
                            <a:chExt cx="2104170" cy="1306555"/>
                          </a:xfrm>
                        </wpg:grpSpPr>
                        <wps:wsp>
                          <wps:cNvPr id="224" name="Rectangle 224"/>
                          <wps:cNvSpPr/>
                          <wps:spPr bwMode="auto">
                            <a:xfrm>
                              <a:off x="2291940" y="7978"/>
                              <a:ext cx="1988736"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225" name="Rectangle 225"/>
                          <wps:cNvSpPr/>
                          <wps:spPr bwMode="auto">
                            <a:xfrm>
                              <a:off x="2183471" y="7976"/>
                              <a:ext cx="115434" cy="1304705"/>
                            </a:xfrm>
                            <a:prstGeom prst="rect">
                              <a:avLst/>
                            </a:prstGeom>
                            <a:solidFill>
                              <a:srgbClr val="92D050"/>
                            </a:solidFill>
                            <a:ln w="12700">
                              <a:solidFill>
                                <a:sysClr val="windowText" lastClr="000000"/>
                              </a:solidFill>
                              <a:headEnd type="oval"/>
                              <a:tailEnd type="oval"/>
                            </a:ln>
                            <a:extLst/>
                          </wps:spPr>
                          <wps:bodyPr rtlCol="0" anchor="ctr"/>
                        </wps:wsp>
                        <wps:wsp>
                          <wps:cNvPr id="226" name="Rectangle 226"/>
                          <wps:cNvSpPr/>
                          <wps:spPr bwMode="auto">
                            <a:xfrm>
                              <a:off x="2429301" y="12969"/>
                              <a:ext cx="1505329"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227" name="Rectangle 227"/>
                          <wps:cNvSpPr/>
                          <wps:spPr bwMode="auto">
                            <a:xfrm>
                              <a:off x="4172610" y="9826"/>
                              <a:ext cx="115031" cy="1304705"/>
                            </a:xfrm>
                            <a:prstGeom prst="rect">
                              <a:avLst/>
                            </a:prstGeom>
                            <a:solidFill>
                              <a:srgbClr val="FFFF00"/>
                            </a:solidFill>
                            <a:ln w="12700">
                              <a:solidFill>
                                <a:sysClr val="windowText" lastClr="000000"/>
                              </a:solidFill>
                              <a:headEnd type="oval"/>
                              <a:tailEnd type="oval"/>
                            </a:ln>
                            <a:extLst/>
                          </wps:spPr>
                          <wps:bodyPr rtlCol="0" anchor="ctr"/>
                        </wps:wsp>
                      </wpg:grpSp>
                      <wpg:grpSp>
                        <wpg:cNvPr id="228" name="Group 228"/>
                        <wpg:cNvGrpSpPr/>
                        <wpg:grpSpPr>
                          <a:xfrm>
                            <a:off x="4268031" y="0"/>
                            <a:ext cx="2036845" cy="1297686"/>
                            <a:chOff x="4268031" y="0"/>
                            <a:chExt cx="2054996" cy="1306553"/>
                          </a:xfrm>
                        </wpg:grpSpPr>
                        <wps:wsp>
                          <wps:cNvPr id="229" name="Rectangle 229"/>
                          <wps:cNvSpPr/>
                          <wps:spPr bwMode="auto">
                            <a:xfrm>
                              <a:off x="4380010" y="0"/>
                              <a:ext cx="1943017" cy="1304705"/>
                            </a:xfrm>
                            <a:prstGeom prst="rect">
                              <a:avLst/>
                            </a:prstGeom>
                            <a:solidFill>
                              <a:srgbClr val="FFFFFF">
                                <a:lumMod val="95000"/>
                              </a:srgbClr>
                            </a:solidFill>
                            <a:ln w="12700">
                              <a:solidFill>
                                <a:sysClr val="windowText" lastClr="000000"/>
                              </a:solidFill>
                              <a:prstDash val="dash"/>
                              <a:headEnd type="oval"/>
                              <a:tailEnd type="oval"/>
                            </a:ln>
                            <a:extLst/>
                          </wps:spPr>
                          <wps:bodyPr rtlCol="0" anchor="ctr"/>
                        </wps:wsp>
                        <wps:wsp>
                          <wps:cNvPr id="230" name="Rectangle 230"/>
                          <wps:cNvSpPr/>
                          <wps:spPr bwMode="auto">
                            <a:xfrm>
                              <a:off x="4268031" y="8030"/>
                              <a:ext cx="114300" cy="1287852"/>
                            </a:xfrm>
                            <a:prstGeom prst="rect">
                              <a:avLst/>
                            </a:prstGeom>
                            <a:solidFill>
                              <a:srgbClr val="92D050"/>
                            </a:solidFill>
                            <a:ln w="12700">
                              <a:solidFill>
                                <a:sysClr val="windowText" lastClr="000000"/>
                              </a:solidFill>
                              <a:headEnd type="oval"/>
                              <a:tailEnd type="oval"/>
                            </a:ln>
                            <a:extLst/>
                          </wps:spPr>
                          <wps:bodyPr rtlCol="0" anchor="ctr"/>
                        </wps:wsp>
                        <wps:wsp>
                          <wps:cNvPr id="231" name="Rectangle 231"/>
                          <wps:cNvSpPr/>
                          <wps:spPr bwMode="auto">
                            <a:xfrm>
                              <a:off x="4498959" y="4991"/>
                              <a:ext cx="1490122" cy="1301562"/>
                            </a:xfrm>
                            <a:prstGeom prst="rect">
                              <a:avLst/>
                            </a:prstGeom>
                            <a:solidFill>
                              <a:srgbClr val="FCB53B">
                                <a:lumMod val="60000"/>
                                <a:lumOff val="40000"/>
                              </a:srgbClr>
                            </a:solidFill>
                            <a:ln w="12700">
                              <a:solidFill>
                                <a:sysClr val="windowText" lastClr="000000"/>
                              </a:solidFill>
                              <a:headEnd type="oval"/>
                              <a:tailEnd type="oval"/>
                            </a:ln>
                            <a:extLst/>
                          </wps:spPr>
                          <wps:bodyPr rtlCol="0" anchor="ctr"/>
                        </wps:wsp>
                        <wps:wsp>
                          <wps:cNvPr id="232" name="Rectangle 232"/>
                          <wps:cNvSpPr/>
                          <wps:spPr bwMode="auto">
                            <a:xfrm>
                              <a:off x="6203970" y="1848"/>
                              <a:ext cx="119057" cy="1304705"/>
                            </a:xfrm>
                            <a:prstGeom prst="rect">
                              <a:avLst/>
                            </a:prstGeom>
                            <a:solidFill>
                              <a:srgbClr val="FFFF00"/>
                            </a:solidFill>
                            <a:ln w="12700">
                              <a:solidFill>
                                <a:sysClr val="windowText" lastClr="000000"/>
                              </a:solidFill>
                              <a:headEnd type="oval"/>
                              <a:tailEnd type="oval"/>
                            </a:ln>
                            <a:ex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61233BAC" id="Group 21" o:spid="_x0000_s1026" style="position:absolute;margin-left:5.15pt;margin-top:3.65pt;width:491.3pt;height:87.7pt;z-index:251659264;mso-width-relative:margin;mso-height-relative:margin" coordsize="63048,12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">
                <v:group id="Group 217" o:spid="_x0000_s1027" style="position:absolute;top:18;width:22080;height:12889" coordorigin=",18" coordsize="20573,130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rect id="Rectangle 218" o:spid="_x0000_s1028" style="position:absolute;left:1143;top:20;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sK8EA&#10;AADcAAAADwAAAGRycy9kb3ducmV2LnhtbERPy4rCMBTdD/gP4QruxrRdyFCNUoTiMAvxObO901zb&#10;MslNaaLWvzeLAZeH816sBmvEjXrfOlaQThMQxJXTLdcKTsfy/QOED8gajWNS8CAPq+XobYG5dnfe&#10;0+0QahFD2OeooAmhy6X0VUMW/dR1xJG7uN5iiLCvpe7xHsOtkVmSzKTFlmNDgx2tG6r+DlerYGvK&#10;2eP7fN3SF2U7Lunnt7hslJqMh2IOItAQXuJ/96dWkKVxbTwTj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YbCvBAAAA3AAAAA8AAAAAAAAAAAAAAAAAmAIAAGRycy9kb3du&#10;cmV2LnhtbFBLBQYAAAAABAAEAPUAAACGAwAAAAA=&#10;" fillcolor="#f2f2f2" strokecolor="windowText" strokeweight="1pt">
                    <v:stroke dashstyle="dash" startarrow="oval" endarrow="oval"/>
                  </v:rect>
                  <v:rect id="Rectangle 219" o:spid="_x0000_s1029" style="position:absolute;top:20;width:114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atPL4A&#10;AADcAAAADwAAAGRycy9kb3ducmV2LnhtbESPzQrCMBCE74LvEFbwpqkeRKtRRBG8+oPobWnWtths&#10;QhNrfXsjCB6HmfmGWaxaU4mGal9aVjAaJiCIM6tLzhWcT7vBFIQPyBory6TgTR5Wy25ngam2Lz5Q&#10;cwy5iBD2KSooQnCplD4ryKAfWkccvbutDYYo61zqGl8Rbio5TpKJNFhyXCjQ0aag7HF8GgX7/Irl&#10;rdIzmjSPi+etu+iNU6rfa9dzEIHa8A//2nutYDyawfdMPAJ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TGrTy+AAAA3AAAAA8AAAAAAAAAAAAAAAAAmAIAAGRycy9kb3ducmV2&#10;LnhtbFBLBQYAAAAABAAEAPUAAACDAwAAAAA=&#10;" fillcolor="#92d050" strokecolor="windowText" strokeweight="1pt">
                    <v:stroke startarrow="oval" endarrow="oval"/>
                  </v:rect>
                  <v:rect id="Rectangle 220" o:spid="_x0000_s1030" style="position:absolute;left:4089;top:20;width:1278;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Aw74A&#10;AADcAAAADwAAAGRycy9kb3ducmV2LnhtbERPyQrCMBC9C/5DGMGbphZcqEYRQdCL4HLxNjRjW20m&#10;pYm2+vXmIHh8vH2xak0pXlS7wrKC0TACQZxaXXCm4HLeDmYgnEfWWFomBW9ysFp2OwtMtG34SK+T&#10;z0QIYZeggtz7KpHSpTkZdENbEQfuZmuDPsA6k7rGJoSbUsZRNJEGCw4NOVa0ySl9nJ5GQTObNJ/r&#10;7Srv0XRfFtX4QP5CSvV77XoOwlPr/+Kfe6cVxHG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ZgMO+AAAA3AAAAA8AAAAAAAAAAAAAAAAAmAIAAGRycy9kb3ducmV2&#10;LnhtbFBLBQYAAAAABAAEAPUAAACDAwAAAAA=&#10;" fillcolor="#22b5e5" strokecolor="windowText" strokeweight="1pt">
                    <v:stroke startarrow="oval" endarrow="oval"/>
                  </v:rect>
                  <v:rect id="Rectangle 221" o:spid="_x0000_s1031" style="position:absolute;left:8875;top:38;width:8413;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UcQA&#10;AADcAAAADwAAAGRycy9kb3ducmV2LnhtbESPQWsCMRSE74X+h/AKvdWsexDZGkWEgrQU7NZLb8/N&#10;M1ndvCxJ6q7/vhGEHoeZ+YZZrEbXiQuF2HpWMJ0UIIgbr1s2Cvbfby9zEDEha+w8k4IrRVgtHx8W&#10;WGk/8Bdd6mREhnCsUIFNqa+kjI0lh3Hie+LsHX1wmLIMRuqAQ4a7TpZFMZMOW84LFnvaWGrO9a9T&#10;ED7fD1s2P82wYTc/fdjdrD4bpZ6fxvUriERj+g/f21utoCyncDu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fjFHEAAAA3AAAAA8AAAAAAAAAAAAAAAAAmAIAAGRycy9k&#10;b3ducmV2LnhtbFBLBQYAAAAABAAEAPUAAACJAwAAAAA=&#10;" fillcolor="#fdd389" strokecolor="windowText" strokeweight="1pt">
                    <v:stroke startarrow="oval" endarrow="oval"/>
                  </v:rect>
                  <v:rect id="Rectangle 222" o:spid="_x0000_s1032" style="position:absolute;left:19060;top:18;width:1191;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fKn8UA&#10;AADcAAAADwAAAGRycy9kb3ducmV2LnhtbESPQWvCQBSE74X+h+UVvNVNAxYbs5HUUuxR0xbx9si+&#10;JqHZtzG7xvjvXUHwOMzMN0y6HE0rBupdY1nByzQCQVxa3XCl4Of783kOwnlkja1lUnAmB8vs8SHF&#10;RNsTb2kofCUChF2CCmrvu0RKV9Zk0E1tRxy8P9sb9EH2ldQ9ngLctDKOoldpsOGwUGNHq5rK/+Jo&#10;FOyHjZS/0WE95vnbrt2dZ8XHe6fU5GnMFyA8jf4evrW/tII4juF6JhwBm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p8qfxQAAANwAAAAPAAAAAAAAAAAAAAAAAJgCAABkcnMv&#10;ZG93bnJldi54bWxQSwUGAAAAAAQABAD1AAAAigMAAAAA&#10;" fillcolor="yellow" strokecolor="windowText" strokeweight="1pt">
                    <v:stroke startarrow="oval" endarrow="oval"/>
                  </v:rect>
                </v:group>
                <v:group id="Group 223" o:spid="_x0000_s1033" style="position:absolute;left:21834;top:79;width:20784;height:12810" coordorigin="21834,79" coordsize="21041,1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ect id="Rectangle 224" o:spid="_x0000_s1034" style="position:absolute;left:22919;top:79;width:19887;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msk8UA&#10;AADcAAAADwAAAGRycy9kb3ducmV2LnhtbESPQWvCQBSE7wX/w/KE3urGUKSk2YgIQelBWlvt9Zl9&#10;JsHs25DdxPjvu4LQ4zAz3zDpcjSNGKhztWUF81kEgriwuuZSwc93/vIGwnlkjY1lUnAjB8ts8pRi&#10;ou2Vv2jY+1IECLsEFVTet4mUrqjIoJvZljh4Z9sZ9EF2pdQdXgPcNDKOooU0WHNYqLCldUXFZd8b&#10;BbsmX9yOh35HHxR/ck6/p9V5o9TzdFy9g/A0+v/wo73VCuL4Fe5nw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ayTxQAAANwAAAAPAAAAAAAAAAAAAAAAAJgCAABkcnMv&#10;ZG93bnJldi54bWxQSwUGAAAAAAQABAD1AAAAigMAAAAA&#10;" fillcolor="#f2f2f2" strokecolor="windowText" strokeweight="1pt">
                    <v:stroke dashstyle="dash" startarrow="oval" endarrow="oval"/>
                  </v:rect>
                  <v:rect id="Rectangle 225" o:spid="_x0000_s1035" style="position:absolute;left:21834;top:79;width:1155;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thMIA&#10;AADcAAAADwAAAGRycy9kb3ducmV2LnhtbESPwWrDMBBE74H+g9hCb7FcQ0PiRjbFoZBr02KS22Jt&#10;bRNrJSzFdv++KhRyHGbmDbMvFzOIiUbfW1bwnKQgiBure24VfH2+r7cgfEDWOFgmBT/koSweVnvM&#10;tZ35g6ZTaEWEsM9RQReCy6X0TUcGfWIdcfS+7WgwRDm2Uo84R7gZZJamG2mw57jQoaOqo+Z6uhkF&#10;x/aM/WXQO9pM19rzwdW6cko9PS5vryACLeEe/m8ftYIse4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522EwgAAANwAAAAPAAAAAAAAAAAAAAAAAJgCAABkcnMvZG93&#10;bnJldi54bWxQSwUGAAAAAAQABAD1AAAAhwMAAAAA&#10;" fillcolor="#92d050" strokecolor="windowText" strokeweight="1pt">
                    <v:stroke startarrow="oval" endarrow="oval"/>
                  </v:rect>
                  <v:rect id="Rectangle 226" o:spid="_x0000_s1036" style="position:absolute;left:24293;top:129;width:15053;height:1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JcQA&#10;AADcAAAADwAAAGRycy9kb3ducmV2LnhtbESPwWrDMBBE74H+g9hCb4lcH0xwo4QSKISWQuLmktvW&#10;2kpurJWR1Nj5+6hQ6HGYmTfMajO5XlwoxM6zgsdFAYK49bpjo+D48TJfgogJWWPvmRRcKcJmfTdb&#10;Ya39yAe6NMmIDOFYowKb0lBLGVtLDuPCD8TZ+/LBYcoyGKkDjhnuelkWRSUddpwXLA60tdSemx+n&#10;ILy/fu7YnNpxy275/Wb3VXM2Sj3cT89PIBJN6T/8195pBWVZwe+Zf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2FCXEAAAA3AAAAA8AAAAAAAAAAAAAAAAAmAIAAGRycy9k&#10;b3ducmV2LnhtbFBLBQYAAAAABAAEAPUAAACJAwAAAAA=&#10;" fillcolor="#fdd389" strokecolor="windowText" strokeweight="1pt">
                    <v:stroke startarrow="oval" endarrow="oval"/>
                  </v:rect>
                  <v:rect id="Rectangle 227" o:spid="_x0000_s1037" style="position:absolute;left:41726;top:98;width:115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BpB8UA&#10;AADcAAAADwAAAGRycy9kb3ducmV2LnhtbESPQWvCQBSE7wX/w/KE3pqNgapNXSW2FHussSLeHtnX&#10;JJh9G7PbGP99tyB4HGbmG2axGkwjeupcbVnBJIpBEBdW11wq+N59PM1BOI+ssbFMCq7kYLUcPSww&#10;1fbCW+pzX4oAYZeigsr7NpXSFRUZdJFtiYP3YzuDPsiulLrDS4CbRiZxPJUGaw4LFbb0VlFxyn+N&#10;gmP/JeU+Pm+GLHs5NIfrc/6+bpV6HA/ZKwhPg7+Hb+1PrSBJZv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0GkHxQAAANwAAAAPAAAAAAAAAAAAAAAAAJgCAABkcnMv&#10;ZG93bnJldi54bWxQSwUGAAAAAAQABAD1AAAAigMAAAAA&#10;" fillcolor="yellow" strokecolor="windowText" strokeweight="1pt">
                    <v:stroke startarrow="oval" endarrow="oval"/>
                  </v:rect>
                </v:group>
                <v:group id="Group 228" o:spid="_x0000_s1038" style="position:absolute;left:42680;width:20368;height:12976" coordorigin="42680" coordsize="20549,1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rect id="Rectangle 229" o:spid="_x0000_s1039" style="position:absolute;left:43800;width:19430;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DDcMA&#10;AADcAAAADwAAAGRycy9kb3ducmV2LnhtbESPT4vCMBTE7wt+h/AEbzbdHkSrUWSh7OJB/O/1bfNs&#10;yzYvpYlav70RhD0OM/MbZrboTC1u1LrKsoLPKAZBnFtdcaHgsM+GYxDOI2usLZOCBzlYzHsfM0y1&#10;vfOWbjtfiABhl6KC0vsmldLlJRl0kW2Ig3exrUEfZFtI3eI9wE0tkzgeSYMVh4USG/oqKf/bXY2C&#10;dZ2NHqfjdU0rSjac0fl3eflWatDvllMQnjr/H363f7SCJJnA60w4An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gDDcMAAADcAAAADwAAAAAAAAAAAAAAAACYAgAAZHJzL2Rv&#10;d25yZXYueG1sUEsFBgAAAAAEAAQA9QAAAIgDAAAAAA==&#10;" fillcolor="#f2f2f2" strokecolor="windowText" strokeweight="1pt">
                    <v:stroke dashstyle="dash" startarrow="oval" endarrow="oval"/>
                  </v:rect>
                  <v:rect id="Rectangle 230" o:spid="_x0000_s1040" style="position:absolute;left:42680;top:80;width:1143;height:12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YwbwA&#10;AADcAAAADwAAAGRycy9kb3ducmV2LnhtbERPSwrCMBDdC94hjOBOUxVEq1FEEdz6QXQ3NGNbbCah&#10;ibXe3iwEl4/3X65bU4mGal9aVjAaJiCIM6tLzhVczvvBDIQPyBory6TgQx7Wq25niam2bz5Scwq5&#10;iCHsU1RQhOBSKX1WkEE/tI44cg9bGwwR1rnUNb5juKnkOEmm0mDJsaFAR9uCsufpZRQc8huW90rP&#10;ado8r5537qq3Tql+r90sQARqw1/8cx+0gvEkzo9n4hG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SVjBvAAAANwAAAAPAAAAAAAAAAAAAAAAAJgCAABkcnMvZG93bnJldi54&#10;bWxQSwUGAAAAAAQABAD1AAAAgQMAAAAA&#10;" fillcolor="#92d050" strokecolor="windowText" strokeweight="1pt">
                    <v:stroke startarrow="oval" endarrow="oval"/>
                  </v:rect>
                  <v:rect id="Rectangle 231" o:spid="_x0000_s1041" style="position:absolute;left:44989;top:49;width:14901;height:1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YajMQA&#10;AADcAAAADwAAAGRycy9kb3ducmV2LnhtbESPQWsCMRSE70L/Q3iF3jSrBZHVKCIUpKXQbnvx9tw8&#10;k9XNy5Kk7vbfNwXB4zAz3zCrzeBacaUQG88KppMCBHHtdcNGwffXy3gBIiZkja1nUvBLETbrh9EK&#10;S+17/qRrlYzIEI4lKrApdaWUsbbkME58R5y9kw8OU5bBSB2wz3DXyllRzKXDhvOCxY52lupL9eMU&#10;hPfX457Noe537BbnN/sxry5GqafHYbsEkWhI9/CtvdcKZs9T+D+Tj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GGozEAAAA3AAAAA8AAAAAAAAAAAAAAAAAmAIAAGRycy9k&#10;b3ducmV2LnhtbFBLBQYAAAAABAAEAPUAAACJAwAAAAA=&#10;" fillcolor="#fdd389" strokecolor="windowText" strokeweight="1pt">
                    <v:stroke startarrow="oval" endarrow="oval"/>
                  </v:rect>
                  <v:rect id="Rectangle 232" o:spid="_x0000_s1042" style="position:absolute;left:62039;top:18;width:1191;height:13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5cQsUA&#10;AADcAAAADwAAAGRycy9kb3ducmV2LnhtbESPQWvCQBSE7wX/w/KE3pqNKYpNXSW2FHussSLeHtnX&#10;JJh9G7PbGP99tyB4HGbmG2axGkwjeupcbVnBJIpBEBdW11wq+N59PM1BOI+ssbFMCq7kYLUcPSww&#10;1fbCW+pzX4oAYZeigsr7NpXSFRUZdJFtiYP3YzuDPsiulLrDS4CbRiZxPJMGaw4LFbb0VlFxyn+N&#10;gmP/JeU+Pm+GLHs5NIfrNH9ft0o9jofsFYSnwd/Dt/anVpA8J/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lxCxQAAANwAAAAPAAAAAAAAAAAAAAAAAJgCAABkcnMv&#10;ZG93bnJldi54bWxQSwUGAAAAAAQABAD1AAAAigMAAAAA&#10;" fillcolor="yellow" strokecolor="windowText" strokeweight="1pt">
                    <v:stroke startarrow="oval" endarrow="oval"/>
                  </v:rect>
                </v:group>
              </v:group>
            </w:pict>
          </mc:Fallback>
        </mc:AlternateContent>
      </w:r>
    </w:p>
    <w:p w14:paraId="1A0C3BD9" w14:textId="31403654" w:rsidR="00657AEA" w:rsidRDefault="00657AEA" w:rsidP="00A84A75">
      <w:pPr>
        <w:rPr>
          <w:lang w:val="en-GB"/>
        </w:rPr>
      </w:pPr>
    </w:p>
    <w:p w14:paraId="6260BB89" w14:textId="4D2D68E7" w:rsidR="00657AEA" w:rsidRDefault="00657AEA" w:rsidP="00A84A75">
      <w:pPr>
        <w:rPr>
          <w:lang w:val="en-GB"/>
        </w:rPr>
      </w:pPr>
    </w:p>
    <w:p w14:paraId="34077074" w14:textId="537C2206" w:rsidR="00657AEA" w:rsidRDefault="00657AEA" w:rsidP="00A84A75">
      <w:pPr>
        <w:rPr>
          <w:lang w:val="en-GB"/>
        </w:rPr>
      </w:pPr>
    </w:p>
    <w:p w14:paraId="1C71EB62" w14:textId="4312773D" w:rsidR="00657AEA" w:rsidRDefault="00657AEA" w:rsidP="00A84A75">
      <w:pPr>
        <w:rPr>
          <w:lang w:val="en-GB"/>
        </w:rPr>
      </w:pPr>
    </w:p>
    <w:p w14:paraId="20A2D30B" w14:textId="4EA75842" w:rsidR="00F25088" w:rsidRDefault="00F25088" w:rsidP="00F25088">
      <w:pPr>
        <w:jc w:val="center"/>
        <w:rPr>
          <w:b/>
          <w:lang w:val="en-GB"/>
        </w:rPr>
      </w:pPr>
      <w:r>
        <w:rPr>
          <w:b/>
          <w:lang w:val="en-GB"/>
        </w:rPr>
        <w:t>(b)</w:t>
      </w:r>
    </w:p>
    <w:p w14:paraId="3CE8C96F" w14:textId="75DD71F3" w:rsidR="00E10504" w:rsidRPr="00895AA1" w:rsidRDefault="00F25088" w:rsidP="00895AA1">
      <w:pPr>
        <w:jc w:val="center"/>
        <w:rPr>
          <w:lang w:val="en-GB"/>
        </w:rPr>
      </w:pPr>
      <w:r>
        <w:rPr>
          <w:b/>
          <w:lang w:val="en-GB"/>
        </w:rPr>
        <w:t>Figure</w:t>
      </w:r>
      <w:r w:rsidR="005B707C">
        <w:rPr>
          <w:b/>
        </w:rPr>
        <w:t xml:space="preserve"> 14</w:t>
      </w:r>
      <w:r>
        <w:rPr>
          <w:b/>
          <w:lang w:val="en-GB"/>
        </w:rPr>
        <w:t>.</w:t>
      </w:r>
      <w:r w:rsidRPr="008313EE">
        <w:rPr>
          <w:b/>
          <w:lang w:val="en-GB"/>
        </w:rPr>
        <w:t xml:space="preserve"> </w:t>
      </w:r>
      <w:r>
        <w:rPr>
          <w:b/>
          <w:lang w:val="en-GB"/>
        </w:rPr>
        <w:t xml:space="preserve">Sidelink </w:t>
      </w:r>
      <w:r w:rsidR="00895AA1">
        <w:rPr>
          <w:b/>
          <w:lang w:val="en-GB"/>
        </w:rPr>
        <w:t>b</w:t>
      </w:r>
      <w:r>
        <w:rPr>
          <w:b/>
          <w:lang w:val="en-GB"/>
        </w:rPr>
        <w:t xml:space="preserve">roadcast </w:t>
      </w:r>
      <w:r w:rsidR="00895AA1">
        <w:rPr>
          <w:b/>
          <w:lang w:val="en-GB"/>
        </w:rPr>
        <w:t>m</w:t>
      </w:r>
      <w:r w:rsidR="00476E27">
        <w:rPr>
          <w:b/>
          <w:lang w:val="en-GB"/>
        </w:rPr>
        <w:t>ulti-</w:t>
      </w:r>
      <w:r w:rsidR="00555A5C">
        <w:rPr>
          <w:b/>
          <w:lang w:val="en-GB"/>
        </w:rPr>
        <w:t>Control</w:t>
      </w:r>
      <w:r>
        <w:rPr>
          <w:b/>
          <w:lang w:val="en-GB"/>
        </w:rPr>
        <w:t xml:space="preserve">-Interval </w:t>
      </w:r>
      <w:r w:rsidR="00895AA1">
        <w:rPr>
          <w:b/>
          <w:lang w:val="en-GB"/>
        </w:rPr>
        <w:t>s</w:t>
      </w:r>
      <w:r>
        <w:rPr>
          <w:b/>
          <w:lang w:val="en-GB"/>
        </w:rPr>
        <w:t>tructures: (a) Orthogonalized and (b) Non-</w:t>
      </w:r>
      <w:r w:rsidR="00476E27">
        <w:rPr>
          <w:b/>
          <w:lang w:val="en-GB"/>
        </w:rPr>
        <w:t>orthogonalized</w:t>
      </w:r>
    </w:p>
    <w:p w14:paraId="588C61A2" w14:textId="437841B4" w:rsidR="00657AEA" w:rsidRPr="00A84A75" w:rsidRDefault="00B5076A" w:rsidP="00A84A75">
      <w:pPr>
        <w:rPr>
          <w:lang w:val="en-GB"/>
        </w:rPr>
      </w:pPr>
      <w:bookmarkStart w:id="12" w:name="h"/>
      <w:r>
        <w:rPr>
          <w:b/>
          <w:u w:val="single"/>
          <w:lang w:val="en-GB"/>
        </w:rPr>
        <w:t xml:space="preserve">Proposal </w:t>
      </w:r>
      <w:r w:rsidR="00014761">
        <w:rPr>
          <w:b/>
          <w:u w:val="single"/>
          <w:lang w:val="en-GB"/>
        </w:rPr>
        <w:t>8</w:t>
      </w:r>
      <w:r w:rsidR="00E10504" w:rsidRPr="00097675">
        <w:rPr>
          <w:b/>
          <w:u w:val="single"/>
          <w:lang w:val="en-GB"/>
        </w:rPr>
        <w:t>.</w:t>
      </w:r>
      <w:r w:rsidR="00E10504" w:rsidRPr="00FE1EC0">
        <w:rPr>
          <w:lang w:val="en-GB"/>
        </w:rPr>
        <w:t xml:space="preserve"> </w:t>
      </w:r>
      <w:r w:rsidR="00806653">
        <w:rPr>
          <w:lang w:val="en-GB"/>
        </w:rPr>
        <w:t>Advanced frame structures</w:t>
      </w:r>
      <w:r w:rsidR="00E10504">
        <w:rPr>
          <w:lang w:val="en-GB"/>
        </w:rPr>
        <w:t xml:space="preserve"> should allow sidelink unicast and broadcast transmissions spanning multiple </w:t>
      </w:r>
      <w:r w:rsidR="00555A5C">
        <w:rPr>
          <w:lang w:val="en-GB"/>
        </w:rPr>
        <w:t>Control I</w:t>
      </w:r>
      <w:r w:rsidR="00E10504">
        <w:rPr>
          <w:lang w:val="en-GB"/>
        </w:rPr>
        <w:t>ntervals without incurring additional handshake-</w:t>
      </w:r>
      <w:r w:rsidR="002B39E3">
        <w:rPr>
          <w:lang w:val="en-GB"/>
        </w:rPr>
        <w:t>signaling</w:t>
      </w:r>
      <w:r w:rsidR="00E10504">
        <w:rPr>
          <w:lang w:val="en-GB"/>
        </w:rPr>
        <w:t xml:space="preserve"> overhead.</w:t>
      </w:r>
    </w:p>
    <w:bookmarkEnd w:id="12"/>
    <w:p w14:paraId="43B7F891" w14:textId="06AF20F0" w:rsidR="004503F9" w:rsidRDefault="004503F9" w:rsidP="004503F9">
      <w:pPr>
        <w:pStyle w:val="Heading1"/>
        <w:rPr>
          <w:lang w:eastAsia="zh-CN"/>
        </w:rPr>
      </w:pPr>
      <w:r>
        <w:rPr>
          <w:lang w:eastAsia="zh-CN"/>
        </w:rPr>
        <w:t>Conclusions</w:t>
      </w:r>
    </w:p>
    <w:p w14:paraId="56D28D4B" w14:textId="0AA16D5B" w:rsidR="00067CA8" w:rsidRPr="00067CA8" w:rsidRDefault="00067CA8" w:rsidP="00067CA8">
      <w:pPr>
        <w:rPr>
          <w:lang w:val="en-GB"/>
        </w:rPr>
      </w:pPr>
      <w:r>
        <w:rPr>
          <w:lang w:val="en-GB"/>
        </w:rPr>
        <w:t>In this contribution, we provided advanced frame structures for mixed-interferenc</w:t>
      </w:r>
      <w:r w:rsidR="00881EE5">
        <w:rPr>
          <w:lang w:val="en-GB"/>
        </w:rPr>
        <w:t>e management in dynamic</w:t>
      </w:r>
      <w:r w:rsidR="007D05C5">
        <w:rPr>
          <w:lang w:val="en-GB"/>
        </w:rPr>
        <w:t xml:space="preserve"> TDD, unlicensed spectrum operation</w:t>
      </w:r>
      <w:r w:rsidR="00881EE5">
        <w:rPr>
          <w:lang w:val="en-GB"/>
        </w:rPr>
        <w:t>,</w:t>
      </w:r>
      <w:r w:rsidR="002E7780">
        <w:rPr>
          <w:lang w:val="en-GB"/>
        </w:rPr>
        <w:t xml:space="preserve"> and</w:t>
      </w:r>
      <w:r w:rsidR="00881EE5">
        <w:rPr>
          <w:lang w:val="en-GB"/>
        </w:rPr>
        <w:t>,</w:t>
      </w:r>
      <w:r w:rsidR="002E7780">
        <w:rPr>
          <w:lang w:val="en-GB"/>
        </w:rPr>
        <w:t xml:space="preserve"> for </w:t>
      </w:r>
      <w:r w:rsidR="00881EE5">
        <w:rPr>
          <w:lang w:val="en-GB"/>
        </w:rPr>
        <w:t>forward compatibility, sidelink unicast and broadcast</w:t>
      </w:r>
      <w:r w:rsidR="002E7780">
        <w:rPr>
          <w:lang w:val="en-GB"/>
        </w:rPr>
        <w:t xml:space="preserve"> services</w:t>
      </w:r>
      <w:r>
        <w:rPr>
          <w:lang w:val="en-GB"/>
        </w:rPr>
        <w:t>. Based on the discussion, following proposals were made:</w:t>
      </w:r>
    </w:p>
    <w:p w14:paraId="466D10E5" w14:textId="27046E3A" w:rsidR="003366F0" w:rsidRPr="003366F0" w:rsidRDefault="003366F0" w:rsidP="00CD5761">
      <w:pPr>
        <w:jc w:val="both"/>
        <w:rPr>
          <w:szCs w:val="22"/>
        </w:rPr>
      </w:pPr>
      <w:r>
        <w:rPr>
          <w:b/>
          <w:u w:val="single"/>
        </w:rPr>
        <w:t>Proposal</w:t>
      </w:r>
      <w:r w:rsidRPr="00925B5F">
        <w:rPr>
          <w:b/>
          <w:u w:val="single"/>
        </w:rPr>
        <w:t xml:space="preserve"> 1.</w:t>
      </w:r>
      <w:r>
        <w:rPr>
          <w:b/>
        </w:rPr>
        <w:t xml:space="preserve"> </w:t>
      </w:r>
      <w:r>
        <w:t>Advanced frame structures should allow for low priority links to yield to higher priority links to enable dynamic and decentralized UL-DL switching.</w:t>
      </w:r>
    </w:p>
    <w:p w14:paraId="1FE0C136" w14:textId="612DF2C9" w:rsidR="005B707C" w:rsidRDefault="00EB3BF0" w:rsidP="00CD5761">
      <w:pPr>
        <w:jc w:val="both"/>
      </w:pPr>
      <w:r>
        <w:rPr>
          <w:lang w:eastAsia="ko-KR"/>
        </w:rPr>
        <w:fldChar w:fldCharType="begin"/>
      </w:r>
      <w:r>
        <w:rPr>
          <w:lang w:eastAsia="ko-KR"/>
        </w:rPr>
        <w:instrText xml:space="preserve"> REF b \h </w:instrText>
      </w:r>
      <w:r>
        <w:rPr>
          <w:lang w:eastAsia="ko-KR"/>
        </w:rPr>
      </w:r>
      <w:r>
        <w:rPr>
          <w:lang w:eastAsia="ko-KR"/>
        </w:rPr>
        <w:fldChar w:fldCharType="separate"/>
      </w:r>
      <w:r w:rsidR="005B707C">
        <w:rPr>
          <w:b/>
          <w:u w:val="single"/>
        </w:rPr>
        <w:t>Proposal</w:t>
      </w:r>
      <w:r w:rsidR="005B707C" w:rsidRPr="00925B5F">
        <w:rPr>
          <w:b/>
          <w:u w:val="single"/>
        </w:rPr>
        <w:t xml:space="preserve"> </w:t>
      </w:r>
      <w:r w:rsidR="005B707C">
        <w:rPr>
          <w:b/>
          <w:u w:val="single"/>
        </w:rPr>
        <w:t>2</w:t>
      </w:r>
      <w:r w:rsidR="005B707C" w:rsidRPr="00925B5F">
        <w:rPr>
          <w:b/>
          <w:u w:val="single"/>
        </w:rPr>
        <w:t>.</w:t>
      </w:r>
      <w:r w:rsidR="005B707C">
        <w:rPr>
          <w:b/>
        </w:rPr>
        <w:t xml:space="preserve"> </w:t>
      </w:r>
      <w:r w:rsidR="005B707C">
        <w:t>Advanced frame structures should allow some gaps before and/or within the control interval for sensing to enable control interval transmission on unlicensed spectrum.</w:t>
      </w:r>
    </w:p>
    <w:p w14:paraId="7DD42574" w14:textId="77777777" w:rsidR="005B707C" w:rsidRDefault="00EB3BF0" w:rsidP="00CD5761">
      <w:pPr>
        <w:jc w:val="both"/>
      </w:pPr>
      <w:r>
        <w:rPr>
          <w:lang w:eastAsia="ko-KR"/>
        </w:rPr>
        <w:fldChar w:fldCharType="end"/>
      </w:r>
      <w:r>
        <w:rPr>
          <w:lang w:eastAsia="ko-KR"/>
        </w:rPr>
        <w:fldChar w:fldCharType="begin"/>
      </w:r>
      <w:r>
        <w:rPr>
          <w:lang w:eastAsia="ko-KR"/>
        </w:rPr>
        <w:instrText xml:space="preserve"> REF c \h </w:instrText>
      </w:r>
      <w:r>
        <w:rPr>
          <w:lang w:eastAsia="ko-KR"/>
        </w:rPr>
      </w:r>
      <w:r>
        <w:rPr>
          <w:lang w:eastAsia="ko-KR"/>
        </w:rPr>
        <w:fldChar w:fldCharType="separate"/>
      </w:r>
      <w:r w:rsidR="005B707C" w:rsidRPr="00DC2891">
        <w:rPr>
          <w:b/>
          <w:u w:val="single"/>
        </w:rPr>
        <w:t xml:space="preserve">Proposal </w:t>
      </w:r>
      <w:r w:rsidR="005B707C">
        <w:rPr>
          <w:b/>
          <w:u w:val="single"/>
        </w:rPr>
        <w:t>3.</w:t>
      </w:r>
      <w:r w:rsidR="005B707C">
        <w:t xml:space="preserve"> In advanced frame structure for unlicensed spectrum operation, some type of channel reservation signaling is needed to reserve the medium for the contention winner.</w:t>
      </w:r>
    </w:p>
    <w:p w14:paraId="7EFBD86B" w14:textId="77777777" w:rsidR="005B707C" w:rsidRDefault="00EB3BF0" w:rsidP="00FE369E">
      <w:r>
        <w:rPr>
          <w:lang w:eastAsia="ko-KR"/>
        </w:rPr>
        <w:fldChar w:fldCharType="end"/>
      </w:r>
      <w:r>
        <w:rPr>
          <w:lang w:eastAsia="ko-KR"/>
        </w:rPr>
        <w:fldChar w:fldCharType="begin"/>
      </w:r>
      <w:r>
        <w:rPr>
          <w:lang w:eastAsia="ko-KR"/>
        </w:rPr>
        <w:instrText xml:space="preserve"> REF d \h </w:instrText>
      </w:r>
      <w:r>
        <w:rPr>
          <w:lang w:eastAsia="ko-KR"/>
        </w:rPr>
      </w:r>
      <w:r>
        <w:rPr>
          <w:lang w:eastAsia="ko-KR"/>
        </w:rPr>
        <w:fldChar w:fldCharType="separate"/>
      </w:r>
      <w:r w:rsidR="005B707C" w:rsidRPr="00DC2891">
        <w:rPr>
          <w:b/>
          <w:u w:val="single"/>
        </w:rPr>
        <w:t>Proposal</w:t>
      </w:r>
      <w:r w:rsidR="005B707C">
        <w:rPr>
          <w:b/>
          <w:u w:val="single"/>
        </w:rPr>
        <w:t xml:space="preserve"> 4.</w:t>
      </w:r>
      <w:r w:rsidR="005B707C">
        <w:t xml:space="preserve"> Consider supporting subframe/slot aggregation for unlicensed spectrum operation, with self-contained aggregated subframe/slot.</w:t>
      </w:r>
    </w:p>
    <w:p w14:paraId="0C0CFFC3" w14:textId="77777777" w:rsidR="005B707C" w:rsidRPr="0072298B" w:rsidRDefault="00EB3BF0" w:rsidP="00CD5761">
      <w:pPr>
        <w:jc w:val="both"/>
        <w:rPr>
          <w:szCs w:val="22"/>
        </w:rPr>
      </w:pPr>
      <w:r>
        <w:rPr>
          <w:lang w:eastAsia="ko-KR"/>
        </w:rPr>
        <w:fldChar w:fldCharType="end"/>
      </w:r>
      <w:r>
        <w:rPr>
          <w:lang w:eastAsia="ko-KR"/>
        </w:rPr>
        <w:fldChar w:fldCharType="begin"/>
      </w:r>
      <w:r>
        <w:rPr>
          <w:lang w:eastAsia="ko-KR"/>
        </w:rPr>
        <w:instrText xml:space="preserve"> REF e \h </w:instrText>
      </w:r>
      <w:r>
        <w:rPr>
          <w:lang w:eastAsia="ko-KR"/>
        </w:rPr>
      </w:r>
      <w:r>
        <w:rPr>
          <w:lang w:eastAsia="ko-KR"/>
        </w:rPr>
        <w:fldChar w:fldCharType="separate"/>
      </w:r>
      <w:r w:rsidR="005B707C" w:rsidRPr="00297A7D">
        <w:rPr>
          <w:b/>
          <w:szCs w:val="22"/>
          <w:u w:val="single"/>
        </w:rPr>
        <w:t xml:space="preserve">Proposal </w:t>
      </w:r>
      <w:r w:rsidR="005B707C">
        <w:rPr>
          <w:b/>
          <w:szCs w:val="22"/>
          <w:u w:val="single"/>
        </w:rPr>
        <w:t>5.</w:t>
      </w:r>
      <w:r w:rsidR="005B707C">
        <w:rPr>
          <w:szCs w:val="22"/>
        </w:rPr>
        <w:t xml:space="preserve"> The advanced frame structure for unlicensed spectrum operation may include a control only control interval at the beginning to support channel reservation signal transmission and prepare the nodes for data transmission and reception later, including pre-grant, channel sensing, CSF transmission, etc.</w:t>
      </w:r>
    </w:p>
    <w:p w14:paraId="0243030F" w14:textId="2407C4EF" w:rsidR="005B707C" w:rsidRDefault="00EB3BF0" w:rsidP="00A84A75">
      <w:pPr>
        <w:rPr>
          <w:lang w:val="en-GB"/>
        </w:rPr>
      </w:pPr>
      <w:r>
        <w:rPr>
          <w:lang w:eastAsia="ko-KR"/>
        </w:rPr>
        <w:fldChar w:fldCharType="end"/>
      </w:r>
      <w:r>
        <w:rPr>
          <w:lang w:eastAsia="ko-KR"/>
        </w:rPr>
        <w:fldChar w:fldCharType="begin"/>
      </w:r>
      <w:r>
        <w:rPr>
          <w:lang w:eastAsia="ko-KR"/>
        </w:rPr>
        <w:instrText xml:space="preserve"> REF f \h </w:instrText>
      </w:r>
      <w:r>
        <w:rPr>
          <w:lang w:eastAsia="ko-KR"/>
        </w:rPr>
      </w:r>
      <w:r>
        <w:rPr>
          <w:lang w:eastAsia="ko-KR"/>
        </w:rPr>
        <w:fldChar w:fldCharType="separate"/>
      </w:r>
      <w:r w:rsidR="005B707C">
        <w:rPr>
          <w:b/>
          <w:u w:val="single"/>
          <w:lang w:val="en-GB"/>
        </w:rPr>
        <w:t>Proposal 6</w:t>
      </w:r>
      <w:r w:rsidR="005B707C" w:rsidRPr="00097675">
        <w:rPr>
          <w:b/>
          <w:u w:val="single"/>
          <w:lang w:val="en-GB"/>
        </w:rPr>
        <w:t>.</w:t>
      </w:r>
      <w:r w:rsidR="005B707C" w:rsidRPr="00FE1EC0">
        <w:rPr>
          <w:lang w:val="en-GB"/>
        </w:rPr>
        <w:t xml:space="preserve"> </w:t>
      </w:r>
      <w:r w:rsidR="00806653">
        <w:rPr>
          <w:lang w:val="en-GB"/>
        </w:rPr>
        <w:t>Advanced frame structures</w:t>
      </w:r>
      <w:r w:rsidR="005B707C">
        <w:rPr>
          <w:lang w:val="en-GB"/>
        </w:rPr>
        <w:t xml:space="preserve"> should allow adequate handshake signaling between sidelink devices to enable sidelink unicast services.</w:t>
      </w:r>
    </w:p>
    <w:p w14:paraId="23368818" w14:textId="7276241F" w:rsidR="005B707C" w:rsidRPr="00EF31F0" w:rsidRDefault="00EB3BF0" w:rsidP="00EF31F0">
      <w:pPr>
        <w:rPr>
          <w:lang w:val="en-GB"/>
        </w:rPr>
      </w:pPr>
      <w:r>
        <w:rPr>
          <w:lang w:eastAsia="ko-KR"/>
        </w:rPr>
        <w:lastRenderedPageBreak/>
        <w:fldChar w:fldCharType="end"/>
      </w:r>
      <w:r>
        <w:rPr>
          <w:lang w:eastAsia="ko-KR"/>
        </w:rPr>
        <w:fldChar w:fldCharType="begin"/>
      </w:r>
      <w:r>
        <w:rPr>
          <w:lang w:eastAsia="ko-KR"/>
        </w:rPr>
        <w:instrText xml:space="preserve"> REF g \h </w:instrText>
      </w:r>
      <w:r>
        <w:rPr>
          <w:lang w:eastAsia="ko-KR"/>
        </w:rPr>
      </w:r>
      <w:r>
        <w:rPr>
          <w:lang w:eastAsia="ko-KR"/>
        </w:rPr>
        <w:fldChar w:fldCharType="separate"/>
      </w:r>
      <w:r w:rsidR="005B707C">
        <w:rPr>
          <w:b/>
          <w:u w:val="single"/>
          <w:lang w:val="en-GB"/>
        </w:rPr>
        <w:t>Proposal 7</w:t>
      </w:r>
      <w:r w:rsidR="005B707C" w:rsidRPr="00097675">
        <w:rPr>
          <w:b/>
          <w:u w:val="single"/>
          <w:lang w:val="en-GB"/>
        </w:rPr>
        <w:t>.</w:t>
      </w:r>
      <w:r w:rsidR="005B707C" w:rsidRPr="00FE1EC0">
        <w:rPr>
          <w:lang w:val="en-GB"/>
        </w:rPr>
        <w:t xml:space="preserve"> </w:t>
      </w:r>
      <w:r w:rsidR="00806653">
        <w:rPr>
          <w:lang w:val="en-GB"/>
        </w:rPr>
        <w:t>Advanced frame structures</w:t>
      </w:r>
      <w:r w:rsidR="005B707C">
        <w:rPr>
          <w:lang w:val="en-GB"/>
        </w:rPr>
        <w:t xml:space="preserve"> should support sidelink broadcast signaling to enable co-existence with unicast signaling.</w:t>
      </w:r>
    </w:p>
    <w:p w14:paraId="3F40C8A4" w14:textId="02EB9584" w:rsidR="005B707C" w:rsidRPr="00A84A75" w:rsidRDefault="00EB3BF0" w:rsidP="00A84A75">
      <w:pPr>
        <w:rPr>
          <w:lang w:val="en-GB"/>
        </w:rPr>
      </w:pPr>
      <w:r>
        <w:rPr>
          <w:lang w:eastAsia="ko-KR"/>
        </w:rPr>
        <w:fldChar w:fldCharType="end"/>
      </w:r>
      <w:r>
        <w:rPr>
          <w:lang w:eastAsia="ko-KR"/>
        </w:rPr>
        <w:fldChar w:fldCharType="begin"/>
      </w:r>
      <w:r>
        <w:rPr>
          <w:lang w:eastAsia="ko-KR"/>
        </w:rPr>
        <w:instrText xml:space="preserve"> REF h \h </w:instrText>
      </w:r>
      <w:r>
        <w:rPr>
          <w:lang w:eastAsia="ko-KR"/>
        </w:rPr>
      </w:r>
      <w:r>
        <w:rPr>
          <w:lang w:eastAsia="ko-KR"/>
        </w:rPr>
        <w:fldChar w:fldCharType="separate"/>
      </w:r>
      <w:r w:rsidR="005B707C">
        <w:rPr>
          <w:b/>
          <w:u w:val="single"/>
          <w:lang w:val="en-GB"/>
        </w:rPr>
        <w:t>Proposal 8</w:t>
      </w:r>
      <w:r w:rsidR="005B707C" w:rsidRPr="00097675">
        <w:rPr>
          <w:b/>
          <w:u w:val="single"/>
          <w:lang w:val="en-GB"/>
        </w:rPr>
        <w:t>.</w:t>
      </w:r>
      <w:r w:rsidR="005B707C" w:rsidRPr="00FE1EC0">
        <w:rPr>
          <w:lang w:val="en-GB"/>
        </w:rPr>
        <w:t xml:space="preserve"> </w:t>
      </w:r>
      <w:r w:rsidR="00806653">
        <w:rPr>
          <w:lang w:val="en-GB"/>
        </w:rPr>
        <w:t>Advanced frame structures</w:t>
      </w:r>
      <w:r w:rsidR="005B707C">
        <w:rPr>
          <w:lang w:val="en-GB"/>
        </w:rPr>
        <w:t xml:space="preserve"> should allow sidelink unicast and broadcast transmissions spanning multiple Control Intervals without incurring additional handshake-signaling overhead.</w:t>
      </w:r>
    </w:p>
    <w:p w14:paraId="5F844392" w14:textId="34A7CFF6" w:rsidR="00EE6678" w:rsidRDefault="00EB3BF0" w:rsidP="00D14728">
      <w:pPr>
        <w:rPr>
          <w:lang w:eastAsia="ko-KR"/>
        </w:rPr>
      </w:pPr>
      <w:r>
        <w:rPr>
          <w:lang w:eastAsia="ko-KR"/>
        </w:rPr>
        <w:fldChar w:fldCharType="end"/>
      </w:r>
    </w:p>
    <w:p w14:paraId="43B7F896" w14:textId="5D50D665" w:rsidR="00E523F3" w:rsidRPr="000A64D8" w:rsidRDefault="00E523F3" w:rsidP="00E523F3">
      <w:pPr>
        <w:pStyle w:val="Heading1"/>
        <w:rPr>
          <w:lang w:val="en-US"/>
        </w:rPr>
      </w:pPr>
      <w:r w:rsidRPr="000A64D8">
        <w:rPr>
          <w:lang w:val="en-US"/>
        </w:rPr>
        <w:t>References</w:t>
      </w:r>
    </w:p>
    <w:p w14:paraId="7442C22F" w14:textId="497CFBFC" w:rsidR="007545E6" w:rsidRDefault="007545E6" w:rsidP="00DF5588">
      <w:pPr>
        <w:numPr>
          <w:ilvl w:val="0"/>
          <w:numId w:val="2"/>
        </w:numPr>
        <w:spacing w:before="100" w:beforeAutospacing="1" w:after="100" w:afterAutospacing="1"/>
        <w:ind w:left="562" w:hanging="562"/>
        <w:rPr>
          <w:szCs w:val="22"/>
        </w:rPr>
      </w:pPr>
      <w:bookmarkStart w:id="13" w:name="_Ref430766234"/>
      <w:bookmarkStart w:id="14" w:name="_Ref458461831"/>
      <w:r>
        <w:rPr>
          <w:szCs w:val="22"/>
        </w:rPr>
        <w:t>RAN1 #84b Chairman’s Notes</w:t>
      </w:r>
    </w:p>
    <w:p w14:paraId="2004B9DC" w14:textId="5610FF14" w:rsidR="008D78FC" w:rsidRDefault="00147679" w:rsidP="00DF5588">
      <w:pPr>
        <w:numPr>
          <w:ilvl w:val="0"/>
          <w:numId w:val="2"/>
        </w:numPr>
        <w:spacing w:before="100" w:beforeAutospacing="1" w:after="100" w:afterAutospacing="1"/>
        <w:ind w:left="562" w:hanging="562"/>
        <w:rPr>
          <w:szCs w:val="22"/>
        </w:rPr>
      </w:pPr>
      <w:r>
        <w:rPr>
          <w:szCs w:val="22"/>
        </w:rPr>
        <w:t>R1</w:t>
      </w:r>
      <w:r w:rsidR="001A5308">
        <w:rPr>
          <w:szCs w:val="22"/>
        </w:rPr>
        <w:t>-</w:t>
      </w:r>
      <w:r>
        <w:rPr>
          <w:szCs w:val="22"/>
        </w:rPr>
        <w:t>166361</w:t>
      </w:r>
      <w:r w:rsidR="001A5308">
        <w:rPr>
          <w:szCs w:val="22"/>
        </w:rPr>
        <w:t xml:space="preserve">, </w:t>
      </w:r>
      <w:bookmarkEnd w:id="13"/>
      <w:r w:rsidR="00941E13">
        <w:rPr>
          <w:szCs w:val="22"/>
        </w:rPr>
        <w:t>“</w:t>
      </w:r>
      <w:r>
        <w:rPr>
          <w:szCs w:val="22"/>
        </w:rPr>
        <w:t>Control Interval and Scheduling Interval</w:t>
      </w:r>
      <w:bookmarkEnd w:id="14"/>
      <w:r w:rsidR="00941E13">
        <w:rPr>
          <w:szCs w:val="22"/>
        </w:rPr>
        <w:t>,” Qualcomm Incorporated</w:t>
      </w:r>
      <w:r w:rsidR="00CC3983">
        <w:rPr>
          <w:szCs w:val="22"/>
        </w:rPr>
        <w:t>, RAN1 #86, Gothenburg Sweden</w:t>
      </w:r>
    </w:p>
    <w:p w14:paraId="4E821F0E" w14:textId="774E6B0B" w:rsidR="00D36175" w:rsidRPr="00D36175" w:rsidRDefault="00D36175" w:rsidP="00D36175">
      <w:pPr>
        <w:numPr>
          <w:ilvl w:val="0"/>
          <w:numId w:val="2"/>
        </w:numPr>
        <w:spacing w:before="100" w:beforeAutospacing="1" w:after="100" w:afterAutospacing="1"/>
        <w:ind w:left="562" w:hanging="562"/>
        <w:rPr>
          <w:szCs w:val="22"/>
        </w:rPr>
      </w:pPr>
      <w:r>
        <w:rPr>
          <w:szCs w:val="22"/>
        </w:rPr>
        <w:t>R1-166365, “Advanced Frame Structures,” Qualcomm Incorporated, RAN1 #86, Gothenburg Sweden</w:t>
      </w:r>
    </w:p>
    <w:sectPr w:rsidR="00D36175" w:rsidRPr="00D36175" w:rsidSect="00671B4F">
      <w:headerReference w:type="even" r:id="rId23"/>
      <w:footerReference w:type="even" r:id="rId24"/>
      <w:footerReference w:type="defaul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F284C" w14:textId="77777777" w:rsidR="00657228" w:rsidRDefault="00657228">
      <w:r>
        <w:separator/>
      </w:r>
    </w:p>
  </w:endnote>
  <w:endnote w:type="continuationSeparator" w:id="0">
    <w:p w14:paraId="47A522FE" w14:textId="77777777" w:rsidR="00657228" w:rsidRDefault="00657228">
      <w:r>
        <w:continuationSeparator/>
      </w:r>
    </w:p>
  </w:endnote>
  <w:endnote w:type="continuationNotice" w:id="1">
    <w:p w14:paraId="139AE362" w14:textId="77777777" w:rsidR="00657228" w:rsidRDefault="00657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7054E0" w:rsidRDefault="007054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054E0" w:rsidRDefault="007054E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2B59BEE1" w:rsidR="007054E0" w:rsidRDefault="007054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676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6769">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B9B97" w14:textId="77777777" w:rsidR="00657228" w:rsidRDefault="00657228">
      <w:r>
        <w:separator/>
      </w:r>
    </w:p>
  </w:footnote>
  <w:footnote w:type="continuationSeparator" w:id="0">
    <w:p w14:paraId="032320D4" w14:textId="77777777" w:rsidR="00657228" w:rsidRDefault="00657228">
      <w:r>
        <w:continuationSeparator/>
      </w:r>
    </w:p>
  </w:footnote>
  <w:footnote w:type="continuationNotice" w:id="1">
    <w:p w14:paraId="564ECDD9" w14:textId="77777777" w:rsidR="00657228" w:rsidRDefault="006572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7054E0" w:rsidRDefault="007054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3"/>
  </w:num>
  <w:num w:numId="5">
    <w:abstractNumId w:val="4"/>
  </w:num>
  <w:num w:numId="6">
    <w:abstractNumId w:val="6"/>
  </w:num>
  <w:num w:numId="7">
    <w:abstractNumId w:val="7"/>
  </w:num>
  <w:num w:numId="8">
    <w:abstractNumId w:val="1"/>
  </w:num>
  <w:num w:numId="9">
    <w:abstractNumId w:val="20"/>
    <w:lvlOverride w:ilvl="0">
      <w:startOverride w:val="1"/>
    </w:lvlOverride>
  </w:num>
  <w:num w:numId="10">
    <w:abstractNumId w:val="14"/>
  </w:num>
  <w:num w:numId="11">
    <w:abstractNumId w:val="16"/>
  </w:num>
  <w:num w:numId="12">
    <w:abstractNumId w:val="17"/>
  </w:num>
  <w:num w:numId="13">
    <w:abstractNumId w:val="10"/>
  </w:num>
  <w:num w:numId="14">
    <w:abstractNumId w:val="15"/>
  </w:num>
  <w:num w:numId="15">
    <w:abstractNumId w:val="5"/>
  </w:num>
  <w:num w:numId="16">
    <w:abstractNumId w:val="12"/>
  </w:num>
  <w:num w:numId="17">
    <w:abstractNumId w:val="9"/>
  </w:num>
  <w:num w:numId="18">
    <w:abstractNumId w:val="19"/>
  </w:num>
  <w:num w:numId="19">
    <w:abstractNumId w:val="21"/>
  </w:num>
  <w:num w:numId="20">
    <w:abstractNumId w:val="8"/>
  </w:num>
  <w:num w:numId="21">
    <w:abstractNumId w:val="18"/>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761"/>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C65"/>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307"/>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14"/>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B7DC7"/>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65"/>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A7D"/>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CA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3C2B"/>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6F0"/>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0F8"/>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B2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6C5"/>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8E7"/>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D1"/>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0F7"/>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598"/>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8DB"/>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2F24"/>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07C"/>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A3"/>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CCC"/>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28"/>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100"/>
    <w:rsid w:val="00681254"/>
    <w:rsid w:val="00681307"/>
    <w:rsid w:val="006820C0"/>
    <w:rsid w:val="0068226B"/>
    <w:rsid w:val="0068246D"/>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8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4E0"/>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8B6"/>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49A"/>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5C5"/>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1C"/>
    <w:rsid w:val="008036F8"/>
    <w:rsid w:val="00803905"/>
    <w:rsid w:val="0080397E"/>
    <w:rsid w:val="00803E2E"/>
    <w:rsid w:val="00803FD6"/>
    <w:rsid w:val="008041E1"/>
    <w:rsid w:val="00804867"/>
    <w:rsid w:val="00804B2F"/>
    <w:rsid w:val="008050E9"/>
    <w:rsid w:val="008053AD"/>
    <w:rsid w:val="00805D11"/>
    <w:rsid w:val="0080656E"/>
    <w:rsid w:val="0080660A"/>
    <w:rsid w:val="00806653"/>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E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66B"/>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61C"/>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5EC2"/>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7E4"/>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5F3"/>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769"/>
    <w:rsid w:val="00B47784"/>
    <w:rsid w:val="00B4783F"/>
    <w:rsid w:val="00B47858"/>
    <w:rsid w:val="00B47CEF"/>
    <w:rsid w:val="00B50261"/>
    <w:rsid w:val="00B504F7"/>
    <w:rsid w:val="00B5076A"/>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9"/>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17"/>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414"/>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761"/>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566"/>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175"/>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004"/>
    <w:rsid w:val="00D62243"/>
    <w:rsid w:val="00D6278F"/>
    <w:rsid w:val="00D62949"/>
    <w:rsid w:val="00D629D3"/>
    <w:rsid w:val="00D62DEC"/>
    <w:rsid w:val="00D62E00"/>
    <w:rsid w:val="00D63BAD"/>
    <w:rsid w:val="00D6410E"/>
    <w:rsid w:val="00D641A1"/>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1"/>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77B"/>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3F09"/>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BF0"/>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1DB"/>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0B9"/>
    <w:rsid w:val="00F12B3D"/>
    <w:rsid w:val="00F13242"/>
    <w:rsid w:val="00F1376A"/>
    <w:rsid w:val="00F1403E"/>
    <w:rsid w:val="00F140FE"/>
    <w:rsid w:val="00F1415B"/>
    <w:rsid w:val="00F1418D"/>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457"/>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8C"/>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2CE"/>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69E"/>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HR33RHYHUWRF-4-562</_dlc_DocId>
    <_dlc_DocIdUrl xmlns="c06861ca-3f08-4d07-bff7-bb15bac121f4">
      <Url>https://projects.qualcomm.com/sites/pentari/_layouts/15/DocIdRedir.aspx?ID=HR33RHYHUWRF-4-562</Url>
      <Description>HR33RHYHUWRF-4-562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A59D4B7-265F-447F-94CE-77D49DD14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8BF21932-1548-4DDB-B3EA-1FF987386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cp:revision>
  <cp:lastPrinted>2016-09-30T13:36:00Z</cp:lastPrinted>
  <dcterms:created xsi:type="dcterms:W3CDTF">2016-10-01T06:50:00Z</dcterms:created>
  <dcterms:modified xsi:type="dcterms:W3CDTF">2016-10-01T06:51:00Z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2b5895c7-beb8-4a0f-8519-fe0da4521e40</vt:lpwstr>
  </property>
</Properties>
</file>